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CDA" w:rsidRDefault="00FB4CDA" w:rsidP="009D661A">
      <w:pPr>
        <w:pStyle w:val="ConsPlusNormal"/>
        <w:ind w:firstLine="0"/>
        <w:jc w:val="center"/>
        <w:rPr>
          <w:rFonts w:ascii="Times New Roman" w:hAnsi="Times New Roman" w:cs="Times New Roman"/>
          <w:b/>
          <w:sz w:val="24"/>
          <w:szCs w:val="24"/>
        </w:rPr>
      </w:pPr>
      <w:r w:rsidRPr="00C97230">
        <w:rPr>
          <w:rFonts w:ascii="Times New Roman" w:hAnsi="Times New Roman" w:cs="Times New Roman"/>
          <w:b/>
          <w:sz w:val="24"/>
          <w:szCs w:val="24"/>
        </w:rPr>
        <w:t>ДОГОВОР</w:t>
      </w:r>
      <w:r>
        <w:rPr>
          <w:rFonts w:ascii="Times New Roman" w:hAnsi="Times New Roman" w:cs="Times New Roman"/>
          <w:b/>
          <w:sz w:val="24"/>
          <w:szCs w:val="24"/>
        </w:rPr>
        <w:t xml:space="preserve">  </w:t>
      </w:r>
      <w:r w:rsidRPr="00C97230">
        <w:rPr>
          <w:rFonts w:ascii="Times New Roman" w:hAnsi="Times New Roman" w:cs="Times New Roman"/>
          <w:b/>
          <w:sz w:val="24"/>
          <w:szCs w:val="24"/>
        </w:rPr>
        <w:t>№</w:t>
      </w:r>
      <w:r>
        <w:rPr>
          <w:rFonts w:ascii="Times New Roman" w:hAnsi="Times New Roman" w:cs="Times New Roman"/>
          <w:b/>
          <w:sz w:val="24"/>
          <w:szCs w:val="24"/>
        </w:rPr>
        <w:t>________</w:t>
      </w:r>
      <w:r w:rsidRPr="00C97230">
        <w:rPr>
          <w:rFonts w:ascii="Times New Roman" w:hAnsi="Times New Roman" w:cs="Times New Roman"/>
          <w:b/>
          <w:sz w:val="24"/>
          <w:szCs w:val="24"/>
        </w:rPr>
        <w:t xml:space="preserve"> </w:t>
      </w:r>
    </w:p>
    <w:p w:rsidR="00FB4CDA" w:rsidRDefault="00FB4CDA" w:rsidP="00624610">
      <w:pPr>
        <w:pStyle w:val="ConsPlusNormal"/>
        <w:ind w:firstLine="0"/>
        <w:jc w:val="center"/>
        <w:rPr>
          <w:rFonts w:ascii="Times New Roman" w:hAnsi="Times New Roman" w:cs="Times New Roman"/>
          <w:b/>
          <w:sz w:val="24"/>
          <w:szCs w:val="24"/>
        </w:rPr>
      </w:pPr>
    </w:p>
    <w:p w:rsidR="00FB4CDA" w:rsidRDefault="00FB4CDA" w:rsidP="00624610">
      <w:pPr>
        <w:pStyle w:val="ConsPlusNormal"/>
        <w:ind w:firstLine="0"/>
        <w:jc w:val="center"/>
        <w:rPr>
          <w:rFonts w:ascii="Times New Roman" w:hAnsi="Times New Roman" w:cs="Times New Roman"/>
          <w:b/>
          <w:sz w:val="24"/>
          <w:szCs w:val="24"/>
        </w:rPr>
      </w:pPr>
    </w:p>
    <w:p w:rsidR="00FB4CDA" w:rsidRPr="005A13C5" w:rsidRDefault="00FB4CDA" w:rsidP="00624610">
      <w:pPr>
        <w:pStyle w:val="ConsPlusNormal"/>
        <w:ind w:firstLine="0"/>
        <w:rPr>
          <w:rFonts w:ascii="Times New Roman" w:hAnsi="Times New Roman" w:cs="Times New Roman"/>
          <w:b/>
          <w:sz w:val="24"/>
          <w:szCs w:val="24"/>
        </w:rPr>
      </w:pPr>
    </w:p>
    <w:p w:rsidR="00FB4CDA" w:rsidRPr="005A13C5" w:rsidRDefault="00FB4CDA" w:rsidP="009D661A">
      <w:pPr>
        <w:pStyle w:val="ConsPlusNonformat"/>
        <w:jc w:val="both"/>
        <w:rPr>
          <w:rFonts w:ascii="Times New Roman" w:hAnsi="Times New Roman" w:cs="Times New Roman"/>
          <w:b/>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 xml:space="preserve">«____» ____________ </w:t>
      </w:r>
      <w:smartTag w:uri="urn:schemas-microsoft-com:office:smarttags" w:element="metricconverter">
        <w:smartTagPr>
          <w:attr w:name="ProductID" w:val="2015 г"/>
        </w:smartTagPr>
        <w:r w:rsidRPr="005A13C5">
          <w:rPr>
            <w:rFonts w:ascii="Times New Roman" w:hAnsi="Times New Roman" w:cs="Times New Roman"/>
            <w:sz w:val="24"/>
            <w:szCs w:val="24"/>
          </w:rPr>
          <w:t>201</w:t>
        </w:r>
        <w:r>
          <w:rPr>
            <w:rFonts w:ascii="Times New Roman" w:hAnsi="Times New Roman" w:cs="Times New Roman"/>
            <w:sz w:val="24"/>
            <w:szCs w:val="24"/>
          </w:rPr>
          <w:t>5</w:t>
        </w:r>
        <w:r w:rsidRPr="005A13C5">
          <w:rPr>
            <w:rFonts w:ascii="Times New Roman" w:hAnsi="Times New Roman" w:cs="Times New Roman"/>
            <w:sz w:val="24"/>
            <w:szCs w:val="24"/>
          </w:rPr>
          <w:t xml:space="preserve"> г</w:t>
        </w:r>
      </w:smartTag>
      <w:r w:rsidRPr="005A13C5">
        <w:rPr>
          <w:rFonts w:ascii="Times New Roman" w:hAnsi="Times New Roman" w:cs="Times New Roman"/>
          <w:sz w:val="24"/>
          <w:szCs w:val="24"/>
        </w:rPr>
        <w:t xml:space="preserve">. </w:t>
      </w:r>
    </w:p>
    <w:p w:rsidR="00FB4CDA" w:rsidRPr="005A13C5" w:rsidRDefault="00FB4CDA" w:rsidP="009D661A">
      <w:pPr>
        <w:pStyle w:val="ConsPlusNonformat"/>
        <w:jc w:val="both"/>
        <w:rPr>
          <w:rFonts w:ascii="Times New Roman" w:hAnsi="Times New Roman" w:cs="Times New Roman"/>
          <w:sz w:val="24"/>
          <w:szCs w:val="24"/>
        </w:rPr>
      </w:pPr>
    </w:p>
    <w:p w:rsidR="00FB4CDA" w:rsidRPr="005A13C5" w:rsidRDefault="00FB4CDA" w:rsidP="009D661A">
      <w:pPr>
        <w:jc w:val="both"/>
      </w:pPr>
      <w:r w:rsidRPr="005A13C5">
        <w:rPr>
          <w:b/>
        </w:rPr>
        <w:t>________________________</w:t>
      </w:r>
      <w:r w:rsidRPr="005A13C5">
        <w:t xml:space="preserve">, именуемое в дальнейшем  </w:t>
      </w:r>
      <w:r w:rsidRPr="005A13C5">
        <w:rPr>
          <w:b/>
        </w:rPr>
        <w:t>Поставщик,</w:t>
      </w:r>
      <w:r w:rsidRPr="005A13C5">
        <w:t xml:space="preserve"> в лице</w:t>
      </w:r>
      <w:r w:rsidRPr="005A13C5">
        <w:rPr>
          <w:b/>
        </w:rPr>
        <w:t xml:space="preserve"> </w:t>
      </w:r>
      <w:r w:rsidRPr="005A13C5">
        <w:t>________________________________</w:t>
      </w:r>
      <w:r w:rsidRPr="005A13C5">
        <w:rPr>
          <w:b/>
        </w:rPr>
        <w:t>,</w:t>
      </w:r>
      <w:r w:rsidRPr="005A13C5">
        <w:t xml:space="preserve"> действующего на осно</w:t>
      </w:r>
      <w:r>
        <w:t>вании ___________________</w:t>
      </w:r>
      <w:r w:rsidRPr="005A13C5">
        <w:t xml:space="preserve">, с одной стороны, и </w:t>
      </w:r>
      <w:r>
        <w:rPr>
          <w:b/>
        </w:rPr>
        <w:t>ф</w:t>
      </w:r>
      <w:r w:rsidRPr="005A13C5">
        <w:rPr>
          <w:b/>
        </w:rPr>
        <w:t>едеральное государс</w:t>
      </w:r>
      <w:r>
        <w:rPr>
          <w:b/>
        </w:rPr>
        <w:t>твенное унитарное предприятие «</w:t>
      </w:r>
      <w:r w:rsidRPr="005A13C5">
        <w:rPr>
          <w:b/>
        </w:rPr>
        <w:t>Ведомственная охрана  Росатома» (ФГУП «Атом-охрана»)</w:t>
      </w:r>
      <w:r w:rsidRPr="005A13C5">
        <w:t xml:space="preserve">, именуемое в дальнейшем </w:t>
      </w:r>
      <w:r>
        <w:rPr>
          <w:b/>
        </w:rPr>
        <w:t>Заказчик</w:t>
      </w:r>
      <w:r>
        <w:t xml:space="preserve">, </w:t>
      </w:r>
      <w:r w:rsidRPr="00FA005A">
        <w:rPr>
          <w:sz w:val="22"/>
          <w:szCs w:val="22"/>
        </w:rPr>
        <w:t xml:space="preserve">в лице Директора Филиала № 1 ФГУП «Атом-охрана» Артамонова Александра Николаевича, действующего на основании доверенности от 17 октября 2014 года № </w:t>
      </w:r>
      <w:r>
        <w:rPr>
          <w:sz w:val="22"/>
          <w:szCs w:val="22"/>
        </w:rPr>
        <w:t xml:space="preserve"> </w:t>
      </w:r>
      <w:r w:rsidRPr="00FA005A">
        <w:rPr>
          <w:sz w:val="22"/>
          <w:szCs w:val="22"/>
        </w:rPr>
        <w:t>298,</w:t>
      </w:r>
      <w:r>
        <w:rPr>
          <w:sz w:val="22"/>
          <w:szCs w:val="22"/>
        </w:rPr>
        <w:t xml:space="preserve">с </w:t>
      </w:r>
      <w:r w:rsidRPr="005A13C5">
        <w:t>другой с</w:t>
      </w:r>
      <w:r>
        <w:t>тороны, именуемые в дальнейшем Стороны</w:t>
      </w:r>
      <w:r w:rsidRPr="005A13C5">
        <w:t xml:space="preserve">, заключили настоящий Договор по итогам проведенного открытого запроса цен в электронной форме </w:t>
      </w:r>
      <w:r>
        <w:t xml:space="preserve">                         </w:t>
      </w:r>
      <w:r w:rsidRPr="005A13C5">
        <w:t>№ __________ от «___» ____________ 201___ г., протокол № ____ от «___» _________ 201__ г. о нижеследующем:</w:t>
      </w:r>
    </w:p>
    <w:p w:rsidR="00FB4CDA" w:rsidRPr="005A13C5" w:rsidRDefault="00FB4CDA" w:rsidP="009D661A">
      <w:pPr>
        <w:shd w:val="clear" w:color="auto" w:fill="FFFFFF"/>
        <w:tabs>
          <w:tab w:val="left" w:pos="9072"/>
        </w:tabs>
        <w:spacing w:before="112" w:line="285" w:lineRule="exact"/>
        <w:jc w:val="both"/>
        <w:rPr>
          <w:b/>
          <w:color w:val="000000"/>
          <w:spacing w:val="1"/>
        </w:rPr>
      </w:pPr>
    </w:p>
    <w:p w:rsidR="00FB4CDA" w:rsidRDefault="00FB4CDA" w:rsidP="009D661A">
      <w:pPr>
        <w:shd w:val="clear" w:color="auto" w:fill="FFFFFF"/>
        <w:tabs>
          <w:tab w:val="left" w:pos="9072"/>
        </w:tabs>
        <w:spacing w:before="216"/>
        <w:contextualSpacing/>
        <w:jc w:val="center"/>
        <w:rPr>
          <w:b/>
          <w:color w:val="000000"/>
          <w:spacing w:val="1"/>
        </w:rPr>
      </w:pPr>
      <w:r w:rsidRPr="005A13C5">
        <w:rPr>
          <w:b/>
          <w:color w:val="000000"/>
          <w:spacing w:val="1"/>
        </w:rPr>
        <w:t>1. ПРЕДМЕТ ДОГОВОРА</w:t>
      </w:r>
    </w:p>
    <w:p w:rsidR="00FB4CDA" w:rsidRPr="005A13C5" w:rsidRDefault="00FB4CDA" w:rsidP="009D661A">
      <w:pPr>
        <w:shd w:val="clear" w:color="auto" w:fill="FFFFFF"/>
        <w:tabs>
          <w:tab w:val="left" w:pos="9072"/>
        </w:tabs>
        <w:spacing w:before="216"/>
        <w:contextualSpacing/>
        <w:jc w:val="center"/>
        <w:rPr>
          <w:b/>
          <w:color w:val="000000"/>
          <w:spacing w:val="1"/>
        </w:rPr>
      </w:pPr>
    </w:p>
    <w:p w:rsidR="00FB4CDA" w:rsidRPr="005A13C5" w:rsidRDefault="00FB4CDA" w:rsidP="009D661A">
      <w:pPr>
        <w:shd w:val="clear" w:color="auto" w:fill="FFFFFF"/>
        <w:tabs>
          <w:tab w:val="left" w:pos="709"/>
          <w:tab w:val="left" w:pos="9072"/>
          <w:tab w:val="left" w:pos="9498"/>
          <w:tab w:val="left" w:pos="9639"/>
        </w:tabs>
        <w:ind w:firstLine="720"/>
        <w:contextualSpacing/>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хозяйственные товары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FB4CDA" w:rsidRPr="005A13C5" w:rsidRDefault="00FB4CDA"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Наименование, количество, цена Товара указываются в Спецификации (Приложение №</w:t>
      </w:r>
      <w:r>
        <w:rPr>
          <w:color w:val="000000"/>
          <w:spacing w:val="1"/>
        </w:rPr>
        <w:t xml:space="preserve"> </w:t>
      </w:r>
      <w:r w:rsidRPr="005A13C5">
        <w:rPr>
          <w:color w:val="000000"/>
          <w:spacing w:val="1"/>
        </w:rPr>
        <w:t>1 к настоящему Договору), являющейся неотъемлемой частью настоящего Договора.</w:t>
      </w:r>
    </w:p>
    <w:p w:rsidR="00FB4CDA" w:rsidRPr="005A13C5" w:rsidRDefault="00FB4CDA"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FB4CDA" w:rsidRPr="005A13C5" w:rsidRDefault="00FB4CDA" w:rsidP="009D661A">
      <w:pPr>
        <w:shd w:val="clear" w:color="auto" w:fill="FFFFFF"/>
        <w:tabs>
          <w:tab w:val="left" w:pos="709"/>
          <w:tab w:val="left" w:pos="9072"/>
        </w:tabs>
        <w:ind w:firstLine="720"/>
        <w:jc w:val="both"/>
        <w:rPr>
          <w:b/>
          <w:color w:val="000000"/>
          <w:spacing w:val="1"/>
        </w:rPr>
      </w:pPr>
    </w:p>
    <w:p w:rsidR="00FB4CDA" w:rsidRDefault="00FB4CDA" w:rsidP="009D661A">
      <w:pPr>
        <w:shd w:val="clear" w:color="auto" w:fill="FFFFFF"/>
        <w:tabs>
          <w:tab w:val="left" w:pos="709"/>
          <w:tab w:val="left" w:pos="9072"/>
        </w:tabs>
        <w:jc w:val="center"/>
        <w:rPr>
          <w:b/>
          <w:color w:val="000000"/>
          <w:spacing w:val="1"/>
        </w:rPr>
      </w:pPr>
      <w:r w:rsidRPr="005A13C5">
        <w:rPr>
          <w:b/>
          <w:color w:val="000000"/>
          <w:spacing w:val="1"/>
        </w:rPr>
        <w:t>2. ЦЕНА ДОГОВОРА И ПОРЯДОК РАСЧЕТОВ</w:t>
      </w:r>
    </w:p>
    <w:p w:rsidR="00FB4CDA" w:rsidRPr="005A13C5" w:rsidRDefault="00FB4CDA" w:rsidP="009D661A">
      <w:pPr>
        <w:shd w:val="clear" w:color="auto" w:fill="FFFFFF"/>
        <w:tabs>
          <w:tab w:val="left" w:pos="709"/>
          <w:tab w:val="left" w:pos="9072"/>
        </w:tabs>
        <w:jc w:val="center"/>
        <w:rPr>
          <w:b/>
          <w:color w:val="000000"/>
          <w:spacing w:val="1"/>
        </w:rPr>
      </w:pPr>
    </w:p>
    <w:p w:rsidR="00FB4CDA" w:rsidRDefault="00FB4CDA"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_______________________ рублей _________ копеек, </w:t>
      </w:r>
      <w:r w:rsidRPr="005A13C5">
        <w:rPr>
          <w:color w:val="000000"/>
          <w:spacing w:val="1"/>
        </w:rPr>
        <w:t xml:space="preserve">в том числе НДС 18% - </w:t>
      </w:r>
      <w:r>
        <w:rPr>
          <w:color w:val="000000"/>
          <w:spacing w:val="1"/>
        </w:rPr>
        <w:t>_____________ рублей _____________ копеек.</w:t>
      </w:r>
    </w:p>
    <w:p w:rsidR="00FB4CDA" w:rsidRPr="00FB577C" w:rsidRDefault="00FB4CDA" w:rsidP="009D661A">
      <w:pPr>
        <w:ind w:firstLine="709"/>
        <w:jc w:val="both"/>
      </w:pPr>
      <w:r w:rsidRPr="00FB577C">
        <w:t xml:space="preserve">Стоимость </w:t>
      </w:r>
      <w:r>
        <w:t xml:space="preserve">настоящего </w:t>
      </w:r>
      <w:r w:rsidRPr="00FB577C">
        <w:t xml:space="preserve">Договора включает в себя цену Товара, транспортные расходы на доставку Товара </w:t>
      </w:r>
      <w:r>
        <w:t>Заказчику</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FB4CDA" w:rsidRPr="006F76C2" w:rsidRDefault="00FB4CDA"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w:t>
      </w:r>
      <w:r>
        <w:rPr>
          <w:color w:val="000000"/>
          <w:spacing w:val="1"/>
        </w:rPr>
        <w:t>тный счет Поставщика в течение 10 (Деся</w:t>
      </w:r>
      <w:r w:rsidRPr="006F76C2">
        <w:rPr>
          <w:color w:val="000000"/>
          <w:spacing w:val="1"/>
        </w:rPr>
        <w:t>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FB4CDA" w:rsidRPr="005A13C5" w:rsidRDefault="00FB4CDA"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t>2.3. В целях сверки взаимор</w:t>
      </w:r>
      <w:r>
        <w:rPr>
          <w:color w:val="000000"/>
          <w:spacing w:val="1"/>
        </w:rPr>
        <w:t xml:space="preserve">асчетов за поставленные Товары Стороны </w:t>
      </w:r>
      <w:r w:rsidRPr="005A13C5">
        <w:rPr>
          <w:color w:val="000000"/>
          <w:spacing w:val="1"/>
        </w:rPr>
        <w:t xml:space="preserve"> оформляют Акт сверки расчетов</w:t>
      </w:r>
      <w:r>
        <w:rPr>
          <w:color w:val="000000"/>
          <w:spacing w:val="1"/>
        </w:rPr>
        <w:t>.</w:t>
      </w:r>
    </w:p>
    <w:p w:rsidR="00FB4CDA" w:rsidRDefault="00FB4CDA" w:rsidP="009D661A">
      <w:pPr>
        <w:shd w:val="clear" w:color="auto" w:fill="FFFFFF"/>
        <w:tabs>
          <w:tab w:val="left" w:pos="709"/>
          <w:tab w:val="left" w:pos="9072"/>
        </w:tabs>
        <w:jc w:val="center"/>
        <w:rPr>
          <w:b/>
          <w:color w:val="000000"/>
          <w:spacing w:val="1"/>
        </w:rPr>
      </w:pPr>
    </w:p>
    <w:p w:rsidR="00FB4CDA" w:rsidRDefault="00FB4CDA" w:rsidP="009D661A">
      <w:pPr>
        <w:shd w:val="clear" w:color="auto" w:fill="FFFFFF"/>
        <w:tabs>
          <w:tab w:val="left" w:pos="709"/>
          <w:tab w:val="left" w:pos="9072"/>
        </w:tabs>
        <w:jc w:val="center"/>
        <w:rPr>
          <w:b/>
          <w:color w:val="000000"/>
          <w:spacing w:val="1"/>
        </w:rPr>
      </w:pPr>
      <w:r w:rsidRPr="005A13C5">
        <w:rPr>
          <w:b/>
          <w:color w:val="000000"/>
          <w:spacing w:val="1"/>
        </w:rPr>
        <w:t>3. КАЧЕСТВО  И КОМПЛЕКТНОСТЬ ТОВАРА</w:t>
      </w:r>
    </w:p>
    <w:p w:rsidR="00FB4CDA" w:rsidRPr="005A13C5" w:rsidRDefault="00FB4CDA" w:rsidP="009D661A">
      <w:pPr>
        <w:shd w:val="clear" w:color="auto" w:fill="FFFFFF"/>
        <w:tabs>
          <w:tab w:val="left" w:pos="709"/>
          <w:tab w:val="left" w:pos="9072"/>
        </w:tabs>
        <w:jc w:val="center"/>
        <w:rPr>
          <w:b/>
          <w:color w:val="000000"/>
          <w:spacing w:val="1"/>
        </w:rPr>
      </w:pPr>
    </w:p>
    <w:p w:rsidR="00FB4CDA" w:rsidRPr="00F8682F" w:rsidRDefault="00FB4CDA"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FB4CDA" w:rsidRPr="00F8682F" w:rsidRDefault="00FB4CDA"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FB4CDA" w:rsidRPr="00ED0E6F" w:rsidRDefault="00FB4CDA" w:rsidP="00ED0E6F">
      <w:r w:rsidRPr="00F8682F">
        <w:rPr>
          <w:color w:val="000000"/>
          <w:spacing w:val="1"/>
        </w:rPr>
        <w:tab/>
        <w:t>3.2.</w:t>
      </w:r>
      <w:r>
        <w:t xml:space="preserve"> </w:t>
      </w:r>
      <w:r w:rsidRPr="003E5574">
        <w:t xml:space="preserve"> Приемка Товара по количеству и качеству осуществляется в соответствии с Инструкцией о порядке приемке продукции производственно-технического назначения и товаров народного потребления продукции по количеству (утв. Постановлением Госарбитража СССР от 15.06.1965 г. №П-6) и Инструкцией о порядке приемке продукции производственно-технического назначения и товаров народного потребления продукции по качеству (утв. Постановлением Госарбитража СССР от 25.04.1966 г. №П-7).</w:t>
      </w:r>
    </w:p>
    <w:p w:rsidR="00FB4CDA" w:rsidRPr="00F8682F" w:rsidRDefault="00FB4CDA" w:rsidP="009D661A">
      <w:pPr>
        <w:tabs>
          <w:tab w:val="left" w:pos="648"/>
          <w:tab w:val="left" w:pos="3713"/>
        </w:tabs>
        <w:ind w:firstLine="720"/>
        <w:jc w:val="both"/>
      </w:pPr>
      <w:r>
        <w:t xml:space="preserve">3.3. </w:t>
      </w:r>
      <w:r w:rsidRPr="00F8682F">
        <w:t xml:space="preserve">В случае поставки Товара несоответствующего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FB4CDA" w:rsidRPr="00F8682F" w:rsidRDefault="00FB4CDA"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FB4CDA" w:rsidRDefault="00FB4CDA"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w:t>
      </w:r>
      <w:r w:rsidRPr="00F8682F">
        <w:rPr>
          <w:color w:val="000000"/>
          <w:spacing w:val="1"/>
        </w:rPr>
        <w:t xml:space="preserve"> Поставщику в течение всего гарантийного срока, установленного производителем Товара.</w:t>
      </w:r>
    </w:p>
    <w:p w:rsidR="00FB4CDA" w:rsidRDefault="00FB4CDA" w:rsidP="00624610">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FB4CDA" w:rsidRPr="00624610" w:rsidRDefault="00FB4CDA" w:rsidP="00624610">
      <w:pPr>
        <w:shd w:val="clear" w:color="auto" w:fill="FFFFFF"/>
        <w:tabs>
          <w:tab w:val="left" w:pos="709"/>
          <w:tab w:val="left" w:pos="851"/>
          <w:tab w:val="left" w:pos="1276"/>
          <w:tab w:val="left" w:pos="9072"/>
          <w:tab w:val="left" w:pos="9781"/>
        </w:tabs>
        <w:spacing w:line="253" w:lineRule="exact"/>
        <w:jc w:val="both"/>
      </w:pPr>
      <w:r>
        <w:t xml:space="preserve">            3.7. </w:t>
      </w:r>
      <w:r w:rsidRPr="00850FDE">
        <w:rPr>
          <w:shd w:val="clear" w:color="auto" w:fill="FFFFFF"/>
        </w:rPr>
        <w:t>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FB4CDA" w:rsidRDefault="00FB4CDA" w:rsidP="009D661A">
      <w:pPr>
        <w:shd w:val="clear" w:color="auto" w:fill="FFFFFF"/>
        <w:tabs>
          <w:tab w:val="left" w:pos="709"/>
          <w:tab w:val="left" w:pos="9072"/>
          <w:tab w:val="left" w:pos="9923"/>
        </w:tabs>
        <w:spacing w:line="253" w:lineRule="exact"/>
        <w:jc w:val="center"/>
        <w:rPr>
          <w:b/>
          <w:color w:val="000000"/>
          <w:spacing w:val="1"/>
        </w:rPr>
      </w:pPr>
    </w:p>
    <w:p w:rsidR="00FB4CDA" w:rsidRDefault="00FB4CDA" w:rsidP="009D661A">
      <w:pPr>
        <w:shd w:val="clear" w:color="auto" w:fill="FFFFFF"/>
        <w:tabs>
          <w:tab w:val="left" w:pos="709"/>
          <w:tab w:val="left" w:pos="9072"/>
          <w:tab w:val="left" w:pos="9923"/>
        </w:tabs>
        <w:spacing w:line="253" w:lineRule="exact"/>
        <w:jc w:val="center"/>
        <w:rPr>
          <w:b/>
          <w:color w:val="000000"/>
          <w:spacing w:val="1"/>
        </w:rPr>
      </w:pPr>
      <w:r w:rsidRPr="005A13C5">
        <w:rPr>
          <w:b/>
          <w:color w:val="000000"/>
          <w:spacing w:val="1"/>
        </w:rPr>
        <w:t>4. ПОРЯДОК И СРОКИ ПОСТАВКИ ТОВАРА</w:t>
      </w:r>
    </w:p>
    <w:p w:rsidR="00FB4CDA" w:rsidRPr="005A13C5" w:rsidRDefault="00FB4CDA" w:rsidP="009D661A">
      <w:pPr>
        <w:shd w:val="clear" w:color="auto" w:fill="FFFFFF"/>
        <w:tabs>
          <w:tab w:val="left" w:pos="709"/>
          <w:tab w:val="left" w:pos="9072"/>
          <w:tab w:val="left" w:pos="9923"/>
        </w:tabs>
        <w:spacing w:line="253" w:lineRule="exact"/>
        <w:jc w:val="center"/>
        <w:rPr>
          <w:b/>
          <w:color w:val="000000"/>
          <w:spacing w:val="1"/>
        </w:rPr>
      </w:pPr>
    </w:p>
    <w:p w:rsidR="00FB4CDA" w:rsidRDefault="00FB4CDA" w:rsidP="00657333">
      <w:pPr>
        <w:jc w:val="both"/>
      </w:pPr>
      <w:r>
        <w:t xml:space="preserve">           </w:t>
      </w:r>
      <w:r w:rsidRPr="005A13C5">
        <w:t xml:space="preserve">4.1. Поставка Товара осуществляется в </w:t>
      </w:r>
      <w:r>
        <w:t xml:space="preserve"> течение 30 (Тридцати) календарных дней  с даты подписания настоящего Договора</w:t>
      </w:r>
      <w:r w:rsidRPr="005A13C5">
        <w:t xml:space="preserve"> со склада Поставщика в адрес </w:t>
      </w:r>
      <w:r>
        <w:t xml:space="preserve">Заказчика :157049 Костромская обл., Буйский р-н, п.г.т. Чистые Боры, Промзона-2, д.1, согласно </w:t>
      </w:r>
      <w:r>
        <w:rPr>
          <w:color w:val="000000"/>
          <w:spacing w:val="1"/>
        </w:rPr>
        <w:t>Спецификации</w:t>
      </w:r>
      <w:r w:rsidRPr="005A13C5">
        <w:rPr>
          <w:color w:val="000000"/>
          <w:spacing w:val="1"/>
        </w:rPr>
        <w:t xml:space="preserve"> (</w:t>
      </w:r>
      <w:r w:rsidRPr="005A13C5">
        <w:t>Приложение №</w:t>
      </w:r>
      <w:r>
        <w:t xml:space="preserve"> </w:t>
      </w:r>
      <w:r w:rsidRPr="005A13C5">
        <w:t>1</w:t>
      </w:r>
      <w:r>
        <w:t xml:space="preserve"> </w:t>
      </w:r>
      <w:r>
        <w:rPr>
          <w:color w:val="000000"/>
          <w:spacing w:val="1"/>
        </w:rPr>
        <w:t xml:space="preserve">к настоящему Договору) </w:t>
      </w:r>
      <w:r w:rsidRPr="005A13C5">
        <w:rPr>
          <w:color w:val="000000"/>
          <w:spacing w:val="1"/>
        </w:rPr>
        <w:t>являющейся неотъемлемой частью настоящего Договора</w:t>
      </w:r>
      <w:r>
        <w:rPr>
          <w:color w:val="000000"/>
          <w:spacing w:val="1"/>
        </w:rPr>
        <w:t>.</w:t>
      </w:r>
    </w:p>
    <w:p w:rsidR="00FB4CDA" w:rsidRPr="005A13C5" w:rsidRDefault="00FB4CDA"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FB4CDA" w:rsidRPr="005A13C5" w:rsidRDefault="00FB4CDA"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FB4CDA" w:rsidRPr="006F76C2" w:rsidRDefault="00FB4CDA" w:rsidP="009D661A">
      <w:pPr>
        <w:ind w:firstLine="720"/>
        <w:contextualSpacing/>
        <w:jc w:val="both"/>
        <w:rPr>
          <w:color w:val="000000"/>
          <w:spacing w:val="1"/>
        </w:rPr>
      </w:pP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FB4CDA" w:rsidRDefault="00FB4CDA" w:rsidP="009D661A">
      <w:pPr>
        <w:ind w:firstLine="720"/>
        <w:contextualSpacing/>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FB4CDA" w:rsidRDefault="00FB4CDA" w:rsidP="009D661A">
      <w:pPr>
        <w:ind w:firstLine="720"/>
        <w:contextualSpacing/>
        <w:jc w:val="both"/>
        <w:rPr>
          <w:shd w:val="clear" w:color="auto" w:fill="FFFFFF"/>
        </w:rPr>
      </w:pPr>
      <w:r>
        <w:rPr>
          <w:color w:val="000000"/>
          <w:spacing w:val="1"/>
        </w:rPr>
        <w:t xml:space="preserve">4.6. </w:t>
      </w:r>
      <w:r w:rsidRPr="00850FDE">
        <w:rPr>
          <w:shd w:val="clear" w:color="auto" w:fill="FFFFFF"/>
        </w:rPr>
        <w:t>Поставщик обязан од</w:t>
      </w:r>
      <w:r>
        <w:rPr>
          <w:shd w:val="clear" w:color="auto" w:fill="FFFFFF"/>
        </w:rPr>
        <w:t xml:space="preserve">новременно с передачей Товара </w:t>
      </w:r>
      <w:r w:rsidRPr="00850FDE">
        <w:rPr>
          <w:shd w:val="clear" w:color="auto" w:fill="FFFFFF"/>
        </w:rPr>
        <w:t>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w:t>
      </w:r>
      <w:r w:rsidRPr="00850FDE">
        <w:rPr>
          <w:rStyle w:val="apple-converted-space"/>
          <w:shd w:val="clear" w:color="auto" w:fill="FFFFFF"/>
        </w:rPr>
        <w:t>  </w:t>
      </w:r>
      <w:r w:rsidRPr="00850FDE">
        <w:rPr>
          <w:shd w:val="clear" w:color="auto" w:fill="FFFFFF"/>
        </w:rPr>
        <w:t xml:space="preserve">10 (Десяти) </w:t>
      </w:r>
      <w:r>
        <w:rPr>
          <w:shd w:val="clear" w:color="auto" w:fill="FFFFFF"/>
        </w:rPr>
        <w:t xml:space="preserve">календарных </w:t>
      </w:r>
      <w:r w:rsidRPr="00850FDE">
        <w:rPr>
          <w:shd w:val="clear" w:color="auto" w:fill="FFFFFF"/>
        </w:rPr>
        <w:t>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FB4CDA" w:rsidRPr="005A13C5" w:rsidRDefault="00FB4CDA" w:rsidP="009D661A">
      <w:pPr>
        <w:ind w:firstLine="720"/>
        <w:contextualSpacing/>
        <w:jc w:val="both"/>
        <w:rPr>
          <w:color w:val="000000"/>
          <w:spacing w:val="1"/>
        </w:rPr>
      </w:pPr>
      <w:r>
        <w:rPr>
          <w:shd w:val="clear" w:color="auto" w:fill="FFFFFF"/>
        </w:rPr>
        <w:t xml:space="preserve">4.7. </w:t>
      </w:r>
      <w:r w:rsidRPr="00850FDE">
        <w:rPr>
          <w:shd w:val="clear" w:color="auto" w:fill="FFFFFF"/>
        </w:rPr>
        <w:t>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r>
        <w:rPr>
          <w:shd w:val="clear" w:color="auto" w:fill="FFFFFF"/>
        </w:rPr>
        <w:t>.</w:t>
      </w:r>
    </w:p>
    <w:p w:rsidR="00FB4CDA" w:rsidRDefault="00FB4CDA" w:rsidP="00624610">
      <w:pPr>
        <w:contextualSpacing/>
        <w:rPr>
          <w:b/>
          <w:color w:val="000000"/>
          <w:spacing w:val="1"/>
        </w:rPr>
      </w:pPr>
      <w:r>
        <w:rPr>
          <w:b/>
          <w:color w:val="000000"/>
          <w:spacing w:val="1"/>
        </w:rPr>
        <w:t xml:space="preserve">    </w:t>
      </w:r>
    </w:p>
    <w:p w:rsidR="00FB4CDA" w:rsidRPr="005A13C5" w:rsidRDefault="00FB4CDA" w:rsidP="009D661A">
      <w:pPr>
        <w:contextualSpacing/>
        <w:jc w:val="center"/>
        <w:rPr>
          <w:b/>
          <w:color w:val="000000"/>
          <w:spacing w:val="1"/>
        </w:rPr>
      </w:pPr>
      <w:r>
        <w:rPr>
          <w:b/>
          <w:color w:val="000000"/>
          <w:spacing w:val="1"/>
        </w:rPr>
        <w:t>5</w:t>
      </w:r>
      <w:r w:rsidRPr="005A13C5">
        <w:rPr>
          <w:b/>
          <w:color w:val="000000"/>
          <w:spacing w:val="1"/>
        </w:rPr>
        <w:t>. ОТВЕТСТВЕННОСТЬ СТОРОН</w:t>
      </w:r>
    </w:p>
    <w:p w:rsidR="00FB4CDA" w:rsidRDefault="00FB4CDA" w:rsidP="009D661A">
      <w:pPr>
        <w:ind w:firstLine="720"/>
        <w:contextualSpacing/>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FB4CDA" w:rsidRPr="005A13C5" w:rsidRDefault="00FB4CDA" w:rsidP="009D661A">
      <w:pPr>
        <w:spacing w:before="100" w:beforeAutospacing="1" w:after="100" w:afterAutospacing="1"/>
        <w:contextualSpacing/>
        <w:jc w:val="both"/>
      </w:pPr>
      <w:r>
        <w:rPr>
          <w:b/>
          <w:color w:val="000000"/>
          <w:spacing w:val="1"/>
        </w:rPr>
        <w:t xml:space="preserve">           </w:t>
      </w:r>
      <w:r>
        <w:t>5</w:t>
      </w:r>
      <w:r w:rsidRPr="005A13C5">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t xml:space="preserve">Заказчик вправе потребовать с </w:t>
      </w:r>
      <w:r w:rsidRPr="005A13C5">
        <w:t>Поставщик</w:t>
      </w:r>
      <w:r>
        <w:t>а уплаты штрафной неустойки в размере 0,1</w:t>
      </w:r>
      <w:r w:rsidRPr="005A13C5">
        <w:t xml:space="preserve"> % от общей стоимости, недопоставленного в срок Товара, за каждый день просрочки.</w:t>
      </w:r>
    </w:p>
    <w:p w:rsidR="00FB4CDA" w:rsidRPr="005A13C5" w:rsidRDefault="00FB4CDA" w:rsidP="009D661A">
      <w:pPr>
        <w:spacing w:before="100" w:beforeAutospacing="1" w:after="100" w:afterAutospacing="1"/>
        <w:ind w:firstLine="720"/>
        <w:contextualSpacing/>
        <w:jc w:val="both"/>
      </w:pPr>
      <w:r>
        <w:t>5</w:t>
      </w:r>
      <w:r w:rsidRPr="005A13C5">
        <w:t xml:space="preserve">.3. В случае поставки Товара ненадлежащего качества и некомплектного Товара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FB4CDA" w:rsidRPr="005A13C5" w:rsidRDefault="00FB4CDA" w:rsidP="009D661A">
      <w:pPr>
        <w:spacing w:before="100" w:beforeAutospacing="1" w:after="100" w:afterAutospacing="1"/>
        <w:ind w:firstLine="720"/>
        <w:contextualSpacing/>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 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FB4CDA" w:rsidRPr="005A13C5" w:rsidRDefault="00FB4CDA" w:rsidP="009D661A">
      <w:pPr>
        <w:spacing w:before="100" w:beforeAutospacing="1" w:after="100" w:afterAutospacing="1"/>
        <w:ind w:firstLine="720"/>
        <w:contextualSpacing/>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FB4CDA" w:rsidRPr="005A13C5" w:rsidRDefault="00FB4CDA" w:rsidP="009D661A">
      <w:pPr>
        <w:spacing w:before="100" w:beforeAutospacing="1" w:after="100" w:afterAutospacing="1"/>
        <w:ind w:firstLine="720"/>
        <w:contextualSpacing/>
        <w:jc w:val="both"/>
      </w:pPr>
      <w:r>
        <w:t>5</w:t>
      </w:r>
      <w:r w:rsidRPr="005A13C5">
        <w:t xml:space="preserve">.6. </w:t>
      </w:r>
      <w:r>
        <w:t>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 из суммы, подлежащей оплате Поставщику по </w:t>
      </w:r>
      <w:r>
        <w:t>настоящему Д</w:t>
      </w:r>
      <w:r w:rsidRPr="005A13C5">
        <w:t>оговору.</w:t>
      </w:r>
    </w:p>
    <w:p w:rsidR="00FB4CDA" w:rsidRDefault="00FB4CDA" w:rsidP="009D661A">
      <w:pPr>
        <w:spacing w:before="100" w:beforeAutospacing="1" w:after="100" w:afterAutospacing="1"/>
        <w:ind w:firstLine="720"/>
        <w:contextualSpacing/>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FB4CDA" w:rsidRPr="005A13C5" w:rsidRDefault="00FB4CDA" w:rsidP="009D661A">
      <w:pPr>
        <w:jc w:val="both"/>
      </w:pPr>
    </w:p>
    <w:p w:rsidR="00FB4CDA" w:rsidRDefault="00FB4CDA" w:rsidP="009D661A">
      <w:pPr>
        <w:contextualSpacing/>
        <w:jc w:val="center"/>
        <w:rPr>
          <w:b/>
          <w:color w:val="000000"/>
          <w:spacing w:val="1"/>
        </w:rPr>
      </w:pPr>
      <w:r>
        <w:rPr>
          <w:b/>
          <w:color w:val="000000"/>
          <w:spacing w:val="1"/>
        </w:rPr>
        <w:t>6</w:t>
      </w:r>
      <w:r w:rsidRPr="005A13C5">
        <w:rPr>
          <w:b/>
          <w:color w:val="000000"/>
          <w:spacing w:val="1"/>
        </w:rPr>
        <w:t>. УСЛОВИЯ О РАСКРЫТИИ СВЕДЕНИЙ О ПОСТАВЩИКЕ</w:t>
      </w:r>
    </w:p>
    <w:p w:rsidR="00FB4CDA" w:rsidRPr="005A13C5" w:rsidRDefault="00FB4CDA" w:rsidP="009D661A">
      <w:pPr>
        <w:contextualSpacing/>
        <w:jc w:val="center"/>
      </w:pPr>
    </w:p>
    <w:p w:rsidR="00FB4CDA" w:rsidRPr="005A13C5" w:rsidRDefault="00FB4CDA"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конечных).</w:t>
      </w:r>
    </w:p>
    <w:p w:rsidR="00FB4CDA" w:rsidRPr="005A13C5" w:rsidRDefault="00FB4CDA"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xml:space="preserve">, направленные в составе заявки на участие в _____________ на электронную торговую площадку </w:t>
      </w:r>
      <w:hyperlink r:id="rId6"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rsidRPr="005A13C5">
        <w:t xml:space="preserve"> (далее сведения), являются полными, точными и достоверными.</w:t>
      </w:r>
    </w:p>
    <w:p w:rsidR="00FB4CDA" w:rsidRPr="005A13C5" w:rsidRDefault="00FB4CDA"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FB4CDA" w:rsidRPr="005A13C5" w:rsidRDefault="00FB4CDA"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FB4CDA" w:rsidRPr="005A13C5" w:rsidRDefault="00FB4CDA"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B4CDA" w:rsidRDefault="00FB4CDA"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p>
    <w:p w:rsidR="00FB4CDA" w:rsidRPr="002F636D" w:rsidRDefault="00FB4CDA" w:rsidP="002F636D">
      <w:pPr>
        <w:ind w:firstLine="709"/>
        <w:jc w:val="both"/>
      </w:pPr>
      <w:r>
        <w:t xml:space="preserve">6.2. </w:t>
      </w:r>
      <w:r w:rsidRPr="002F636D">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FB4CDA" w:rsidRPr="002F636D" w:rsidRDefault="00FB4CDA" w:rsidP="002F636D">
      <w:pPr>
        <w:ind w:firstLine="709"/>
        <w:jc w:val="both"/>
      </w:pPr>
      <w:r w:rsidRPr="002F636D">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FB4CDA" w:rsidRPr="002F636D" w:rsidRDefault="00FB4CDA" w:rsidP="002F636D">
      <w:pPr>
        <w:ind w:firstLine="709"/>
        <w:jc w:val="both"/>
      </w:pPr>
      <w:r w:rsidRPr="002F636D">
        <w:t xml:space="preserve">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FB4CDA" w:rsidRPr="002F636D" w:rsidRDefault="00FB4CDA" w:rsidP="002F636D">
      <w:pPr>
        <w:ind w:firstLine="709"/>
        <w:jc w:val="both"/>
      </w:pPr>
      <w:r w:rsidRPr="002F636D">
        <w:t xml:space="preserve">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FB4CDA" w:rsidRPr="005A13C5" w:rsidRDefault="00FB4CDA" w:rsidP="009D661A">
      <w:pPr>
        <w:pStyle w:val="BodyTextIndent"/>
        <w:ind w:firstLine="0"/>
      </w:pPr>
    </w:p>
    <w:p w:rsidR="00FB4CDA" w:rsidRDefault="00FB4CDA" w:rsidP="009D661A">
      <w:pPr>
        <w:shd w:val="clear" w:color="auto" w:fill="FFFFFF"/>
        <w:tabs>
          <w:tab w:val="left" w:pos="348"/>
          <w:tab w:val="left" w:pos="9072"/>
          <w:tab w:val="left" w:pos="9923"/>
        </w:tabs>
        <w:spacing w:before="14" w:line="228" w:lineRule="exact"/>
        <w:jc w:val="center"/>
        <w:rPr>
          <w:b/>
          <w:color w:val="000000"/>
          <w:spacing w:val="1"/>
        </w:rPr>
      </w:pPr>
      <w:r>
        <w:rPr>
          <w:b/>
          <w:color w:val="000000"/>
          <w:spacing w:val="1"/>
        </w:rPr>
        <w:t>7</w:t>
      </w:r>
      <w:r w:rsidRPr="005A13C5">
        <w:rPr>
          <w:b/>
          <w:color w:val="000000"/>
          <w:spacing w:val="1"/>
        </w:rPr>
        <w:t xml:space="preserve">. </w:t>
      </w:r>
      <w:r>
        <w:rPr>
          <w:b/>
          <w:color w:val="000000"/>
          <w:spacing w:val="1"/>
        </w:rPr>
        <w:t>СРОК ДЕЙСТВИЯ ДОГОВОРА</w:t>
      </w:r>
    </w:p>
    <w:p w:rsidR="00FB4CDA" w:rsidRPr="005A13C5" w:rsidRDefault="00FB4CDA" w:rsidP="009D661A">
      <w:pPr>
        <w:shd w:val="clear" w:color="auto" w:fill="FFFFFF"/>
        <w:tabs>
          <w:tab w:val="left" w:pos="348"/>
          <w:tab w:val="left" w:pos="9072"/>
          <w:tab w:val="left" w:pos="9923"/>
        </w:tabs>
        <w:spacing w:before="14" w:line="228" w:lineRule="exact"/>
        <w:jc w:val="center"/>
        <w:rPr>
          <w:b/>
          <w:color w:val="000000"/>
          <w:spacing w:val="1"/>
        </w:rPr>
      </w:pPr>
    </w:p>
    <w:p w:rsidR="00FB4CDA" w:rsidRDefault="00FB4CDA" w:rsidP="00C257EB">
      <w:pPr>
        <w:shd w:val="clear" w:color="auto" w:fill="FFFFFF"/>
        <w:tabs>
          <w:tab w:val="left" w:pos="10490"/>
        </w:tabs>
        <w:spacing w:line="259" w:lineRule="exact"/>
        <w:jc w:val="both"/>
        <w:rPr>
          <w:szCs w:val="28"/>
        </w:rPr>
      </w:pPr>
      <w:r>
        <w:rPr>
          <w:color w:val="000000"/>
          <w:spacing w:val="1"/>
        </w:rPr>
        <w:t xml:space="preserve">            7</w:t>
      </w:r>
      <w:r w:rsidRPr="005A13C5">
        <w:rPr>
          <w:color w:val="000000"/>
          <w:spacing w:val="1"/>
        </w:rPr>
        <w:t>.1</w:t>
      </w:r>
      <w:r w:rsidRPr="00C257EB">
        <w:rPr>
          <w:szCs w:val="28"/>
        </w:rPr>
        <w:t xml:space="preserve"> </w:t>
      </w:r>
      <w:r w:rsidRPr="004F7C20">
        <w:rPr>
          <w:szCs w:val="28"/>
        </w:rPr>
        <w:t>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31.12.2015г., а в части взаиморасчетов до полного выполнения Сторонами своих обязательств, с подписанием акта сверки расчетов.</w:t>
      </w:r>
    </w:p>
    <w:p w:rsidR="00FB4CDA" w:rsidRDefault="00FB4CDA" w:rsidP="00C257EB">
      <w:pPr>
        <w:shd w:val="clear" w:color="auto" w:fill="FFFFFF"/>
        <w:tabs>
          <w:tab w:val="left" w:pos="10490"/>
        </w:tabs>
        <w:spacing w:line="259" w:lineRule="exact"/>
        <w:jc w:val="both"/>
        <w:rPr>
          <w:color w:val="000000"/>
          <w:spacing w:val="1"/>
        </w:rPr>
      </w:pPr>
      <w:r>
        <w:rPr>
          <w:szCs w:val="28"/>
        </w:rPr>
        <w:t xml:space="preserve">           </w:t>
      </w:r>
      <w:r>
        <w:rPr>
          <w:color w:val="000000"/>
          <w:spacing w:val="1"/>
        </w:rPr>
        <w:t>7</w:t>
      </w:r>
      <w:r w:rsidRPr="005A13C5">
        <w:rPr>
          <w:color w:val="000000"/>
          <w:spacing w:val="1"/>
        </w:rPr>
        <w:t>.2.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5A13C5">
        <w:rPr>
          <w:color w:val="000000"/>
          <w:spacing w:val="1"/>
        </w:rPr>
        <w:t>овору.</w:t>
      </w:r>
    </w:p>
    <w:p w:rsidR="00FB4CDA" w:rsidRPr="00CC4C2D" w:rsidRDefault="00FB4CDA" w:rsidP="00C257EB">
      <w:pPr>
        <w:shd w:val="clear" w:color="auto" w:fill="FFFFFF"/>
        <w:tabs>
          <w:tab w:val="left" w:pos="10490"/>
        </w:tabs>
        <w:spacing w:line="259" w:lineRule="exact"/>
        <w:jc w:val="both"/>
        <w:rPr>
          <w:szCs w:val="28"/>
        </w:rPr>
      </w:pPr>
      <w:r>
        <w:rPr>
          <w:color w:val="000000"/>
          <w:spacing w:val="1"/>
        </w:rPr>
        <w:t xml:space="preserve">           </w:t>
      </w:r>
      <w:r w:rsidRPr="00CC4C2D">
        <w:rPr>
          <w:szCs w:val="28"/>
        </w:rPr>
        <w:t>7.3. Заказчик вправе расторгнуть настоящий Договор в любое время, письменно уведомив об этом Поставщика за</w:t>
      </w:r>
      <w:r w:rsidRPr="00CC4C2D">
        <w:t xml:space="preserve">  30 (Тридцать) </w:t>
      </w:r>
      <w:r w:rsidRPr="00CC4C2D">
        <w:rPr>
          <w:szCs w:val="28"/>
        </w:rPr>
        <w:t xml:space="preserve">календарных дней до предполагаемой даты расторжения. </w:t>
      </w:r>
    </w:p>
    <w:p w:rsidR="00FB4CDA" w:rsidRDefault="00FB4CDA" w:rsidP="009D661A">
      <w:pPr>
        <w:spacing w:after="60"/>
        <w:contextualSpacing/>
        <w:jc w:val="center"/>
        <w:rPr>
          <w:b/>
        </w:rPr>
      </w:pPr>
    </w:p>
    <w:p w:rsidR="00FB4CDA" w:rsidRDefault="00FB4CDA" w:rsidP="009D661A">
      <w:pPr>
        <w:spacing w:after="60"/>
        <w:contextualSpacing/>
        <w:jc w:val="center"/>
        <w:rPr>
          <w:b/>
        </w:rPr>
      </w:pPr>
      <w:r>
        <w:rPr>
          <w:b/>
        </w:rPr>
        <w:t>8. ПОРЯДОК РАЗРЕШЕНИЯ СПОРОВ</w:t>
      </w:r>
    </w:p>
    <w:p w:rsidR="00FB4CDA" w:rsidRPr="005A13C5" w:rsidRDefault="00FB4CDA" w:rsidP="009D661A">
      <w:pPr>
        <w:spacing w:after="60"/>
        <w:contextualSpacing/>
        <w:jc w:val="center"/>
        <w:rPr>
          <w:b/>
        </w:rPr>
      </w:pPr>
    </w:p>
    <w:p w:rsidR="00FB4CDA" w:rsidRPr="005A13C5" w:rsidRDefault="00FB4CDA"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FB4CDA" w:rsidRDefault="00FB4CDA"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w:t>
      </w:r>
      <w:r>
        <w:t xml:space="preserve">ражного суда по месту нахождения Ответчика </w:t>
      </w:r>
      <w:r w:rsidRPr="004F7C20">
        <w:rPr>
          <w:szCs w:val="28"/>
        </w:rPr>
        <w:t>в порядке, предусмотренным действующим законод</w:t>
      </w:r>
      <w:r>
        <w:rPr>
          <w:szCs w:val="28"/>
        </w:rPr>
        <w:t>ательством Российской Федерации</w:t>
      </w:r>
      <w:r w:rsidRPr="005A13C5">
        <w:t>.</w:t>
      </w:r>
    </w:p>
    <w:p w:rsidR="00FB4CDA" w:rsidRDefault="00FB4CDA" w:rsidP="009D661A">
      <w:pPr>
        <w:ind w:firstLine="720"/>
        <w:jc w:val="both"/>
      </w:pPr>
    </w:p>
    <w:p w:rsidR="00FB4CDA" w:rsidRDefault="00FB4CDA" w:rsidP="003375C7">
      <w:pPr>
        <w:ind w:firstLine="720"/>
        <w:jc w:val="center"/>
        <w:rPr>
          <w:b/>
        </w:rPr>
      </w:pPr>
      <w:r w:rsidRPr="00553E44">
        <w:rPr>
          <w:b/>
        </w:rPr>
        <w:t>9. ГАРАНТИЙНЫЙ СРОК</w:t>
      </w:r>
    </w:p>
    <w:p w:rsidR="00FB4CDA" w:rsidRPr="003375C7" w:rsidRDefault="00FB4CDA" w:rsidP="003375C7">
      <w:pPr>
        <w:ind w:firstLine="720"/>
        <w:jc w:val="center"/>
        <w:rPr>
          <w:b/>
        </w:rPr>
      </w:pPr>
    </w:p>
    <w:p w:rsidR="00FB4CDA" w:rsidRDefault="00FB4CDA" w:rsidP="00553E44">
      <w:pPr>
        <w:rPr>
          <w:szCs w:val="28"/>
        </w:rPr>
      </w:pPr>
      <w:r>
        <w:rPr>
          <w:szCs w:val="28"/>
          <w:shd w:val="clear" w:color="auto" w:fill="FFFFFF"/>
        </w:rPr>
        <w:t xml:space="preserve">          9.1.  </w:t>
      </w:r>
      <w:r w:rsidRPr="007765E2">
        <w:rPr>
          <w:szCs w:val="28"/>
        </w:rPr>
        <w:t>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FB4CDA" w:rsidRDefault="00FB4CDA" w:rsidP="00553E44">
      <w:pPr>
        <w:rPr>
          <w:szCs w:val="28"/>
        </w:rPr>
      </w:pPr>
      <w:r>
        <w:rPr>
          <w:szCs w:val="28"/>
        </w:rPr>
        <w:t xml:space="preserve">          9.2.  </w:t>
      </w:r>
      <w:r w:rsidRPr="007765E2">
        <w:rPr>
          <w:szCs w:val="28"/>
        </w:rPr>
        <w:t>Гарантия качества Товара распространяется на все составляющие части (комплектующие изделия) Товара.</w:t>
      </w:r>
    </w:p>
    <w:p w:rsidR="00FB4CDA" w:rsidRDefault="00FB4CDA" w:rsidP="00553E44">
      <w:pPr>
        <w:rPr>
          <w:szCs w:val="28"/>
        </w:rPr>
      </w:pPr>
      <w:r>
        <w:rPr>
          <w:szCs w:val="28"/>
        </w:rPr>
        <w:t xml:space="preserve">          9.3. </w:t>
      </w:r>
      <w:r w:rsidRPr="007765E2">
        <w:rPr>
          <w:szCs w:val="28"/>
        </w:rPr>
        <w:t>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FB4CDA" w:rsidRDefault="00FB4CDA" w:rsidP="00553E44">
      <w:pPr>
        <w:rPr>
          <w:szCs w:val="28"/>
        </w:rPr>
      </w:pPr>
      <w:r>
        <w:rPr>
          <w:szCs w:val="28"/>
        </w:rPr>
        <w:t xml:space="preserve">         9.4.</w:t>
      </w:r>
      <w:r w:rsidRPr="007765E2">
        <w:rPr>
          <w:szCs w:val="28"/>
        </w:rPr>
        <w:t xml:space="preserve">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w:t>
      </w:r>
      <w:r w:rsidRPr="007765E2">
        <w:rPr>
          <w:rStyle w:val="apple-converted-space"/>
          <w:szCs w:val="28"/>
        </w:rPr>
        <w:t>  </w:t>
      </w:r>
      <w:r w:rsidRPr="007765E2">
        <w:rPr>
          <w:szCs w:val="28"/>
        </w:rPr>
        <w:t>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FB4CDA" w:rsidRDefault="00FB4CDA" w:rsidP="00553E44">
      <w:pPr>
        <w:rPr>
          <w:szCs w:val="28"/>
        </w:rPr>
      </w:pPr>
      <w:r>
        <w:rPr>
          <w:szCs w:val="28"/>
        </w:rPr>
        <w:t xml:space="preserve">        9.5. </w:t>
      </w:r>
      <w:r w:rsidRPr="007765E2">
        <w:rPr>
          <w:szCs w:val="28"/>
        </w:rPr>
        <w:t xml:space="preserve">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FB4CDA" w:rsidRDefault="00FB4CDA" w:rsidP="00553E44">
      <w:pPr>
        <w:rPr>
          <w:szCs w:val="28"/>
        </w:rPr>
      </w:pPr>
      <w:r>
        <w:rPr>
          <w:szCs w:val="28"/>
        </w:rPr>
        <w:t xml:space="preserve">       9.6. </w:t>
      </w:r>
      <w:r w:rsidRPr="007765E2">
        <w:rPr>
          <w:szCs w:val="28"/>
        </w:rPr>
        <w:t>Гарантийный срок по настоящему Договору исчисляется с момента подписания Заказчи</w:t>
      </w:r>
      <w:r>
        <w:rPr>
          <w:szCs w:val="28"/>
        </w:rPr>
        <w:t>ком Акта приема-передачи Товара и составляет 30(Тридцать) календарных дней.</w:t>
      </w:r>
    </w:p>
    <w:p w:rsidR="00FB4CDA" w:rsidRDefault="00FB4CDA" w:rsidP="009D661A">
      <w:pPr>
        <w:spacing w:after="60"/>
      </w:pPr>
    </w:p>
    <w:p w:rsidR="00FB4CDA" w:rsidRDefault="00FB4CDA" w:rsidP="00553E44">
      <w:pPr>
        <w:spacing w:after="60"/>
        <w:jc w:val="center"/>
        <w:rPr>
          <w:b/>
        </w:rPr>
      </w:pPr>
      <w:r w:rsidRPr="00553E44">
        <w:rPr>
          <w:b/>
        </w:rPr>
        <w:t>10. ФОРС-МАЖОРНЫЕ ОБСТАЯТЕЛЬСТВА</w:t>
      </w:r>
    </w:p>
    <w:p w:rsidR="00FB4CDA" w:rsidRPr="00553E44" w:rsidRDefault="00FB4CDA" w:rsidP="00553E44">
      <w:pPr>
        <w:pStyle w:val="NormalWeb"/>
        <w:shd w:val="clear" w:color="auto" w:fill="FFFFFF"/>
        <w:spacing w:line="285" w:lineRule="atLeast"/>
        <w:jc w:val="both"/>
        <w:rPr>
          <w:szCs w:val="28"/>
        </w:rPr>
      </w:pPr>
      <w:r>
        <w:rPr>
          <w:sz w:val="28"/>
          <w:szCs w:val="28"/>
        </w:rPr>
        <w:t xml:space="preserve">       </w:t>
      </w:r>
      <w:r w:rsidRPr="00553E44">
        <w:rPr>
          <w:szCs w:val="28"/>
        </w:rPr>
        <w:t>10.1. 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FB4CDA" w:rsidRPr="00553E44" w:rsidRDefault="00FB4CDA" w:rsidP="00553E44">
      <w:pPr>
        <w:pStyle w:val="NormalWeb"/>
        <w:shd w:val="clear" w:color="auto" w:fill="FFFFFF"/>
        <w:spacing w:line="285" w:lineRule="atLeast"/>
        <w:jc w:val="both"/>
        <w:rPr>
          <w:szCs w:val="28"/>
        </w:rPr>
      </w:pPr>
      <w:r>
        <w:rPr>
          <w:szCs w:val="28"/>
        </w:rPr>
        <w:t xml:space="preserve">          10.2. </w:t>
      </w:r>
      <w:r w:rsidRPr="00553E44">
        <w:rPr>
          <w:szCs w:val="28"/>
        </w:rPr>
        <w:t>Сторона, для которой наступили о</w:t>
      </w:r>
      <w:r>
        <w:rPr>
          <w:szCs w:val="28"/>
        </w:rPr>
        <w:t>бстоятельства, оговоренные п.10</w:t>
      </w:r>
      <w:r w:rsidRPr="00553E44">
        <w:rPr>
          <w:szCs w:val="28"/>
        </w:rPr>
        <w:t>.1 настоящего Договора, обязана в течение</w:t>
      </w:r>
      <w:r w:rsidRPr="00553E44">
        <w:t>  5 (Пяти) </w:t>
      </w:r>
      <w:r w:rsidRPr="00553E44">
        <w:rPr>
          <w:szCs w:val="28"/>
        </w:rPr>
        <w:t>рабочих дней известить другую Сторону о наступлении случаев форс-мажора и возможных сроках окончания обстоятельств непреодолимой силы. Неизвещение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r>
        <w:rPr>
          <w:szCs w:val="28"/>
        </w:rPr>
        <w:t xml:space="preserve"> Стороны обязаны извещать друг друга и о прекращении обстоятельств непреодолимой силы в том же порядке, что и об их наступлении. </w:t>
      </w:r>
    </w:p>
    <w:p w:rsidR="00FB4CDA" w:rsidRPr="00553E44" w:rsidRDefault="00FB4CDA" w:rsidP="00553E44">
      <w:pPr>
        <w:pStyle w:val="NormalWeb"/>
        <w:shd w:val="clear" w:color="auto" w:fill="FFFFFF"/>
        <w:spacing w:line="285" w:lineRule="atLeast"/>
        <w:jc w:val="both"/>
        <w:rPr>
          <w:szCs w:val="28"/>
        </w:rPr>
      </w:pPr>
      <w:r>
        <w:rPr>
          <w:szCs w:val="28"/>
        </w:rPr>
        <w:t xml:space="preserve">           10.3. </w:t>
      </w:r>
      <w:r w:rsidRPr="00553E44">
        <w:rPr>
          <w:szCs w:val="28"/>
        </w:rPr>
        <w:t>Сторона, для которой наступили</w:t>
      </w:r>
      <w:r>
        <w:rPr>
          <w:szCs w:val="28"/>
        </w:rPr>
        <w:t xml:space="preserve"> обстоятельства, оговоренные п.10</w:t>
      </w:r>
      <w:r w:rsidRPr="00553E44">
        <w:rPr>
          <w:szCs w:val="28"/>
        </w:rPr>
        <w:t>.1,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FB4CDA" w:rsidRPr="00553E44" w:rsidRDefault="00FB4CDA" w:rsidP="00553E44">
      <w:pPr>
        <w:spacing w:after="60"/>
        <w:jc w:val="both"/>
        <w:rPr>
          <w:szCs w:val="28"/>
        </w:rPr>
      </w:pPr>
      <w:r>
        <w:rPr>
          <w:szCs w:val="28"/>
        </w:rPr>
        <w:t xml:space="preserve">            10.4. </w:t>
      </w:r>
      <w:r w:rsidRPr="00553E44">
        <w:rPr>
          <w:szCs w:val="28"/>
        </w:rPr>
        <w:t>Если обстоятельства форс-мажора будут продолжаться более</w:t>
      </w:r>
      <w:r w:rsidRPr="00553E44">
        <w:t> 30 (Тридцати) </w:t>
      </w:r>
      <w:r w:rsidRPr="00553E44">
        <w:rPr>
          <w:szCs w:val="28"/>
        </w:rPr>
        <w:t>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t> 30 (Тридца</w:t>
      </w:r>
      <w:r w:rsidRPr="00553E44">
        <w:t xml:space="preserve">ть) </w:t>
      </w:r>
      <w:r w:rsidRPr="00553E44">
        <w:rPr>
          <w:szCs w:val="28"/>
        </w:rPr>
        <w:t>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FB4CDA" w:rsidRPr="005A13C5" w:rsidRDefault="00FB4CDA" w:rsidP="009D661A">
      <w:pPr>
        <w:spacing w:after="60"/>
      </w:pPr>
    </w:p>
    <w:p w:rsidR="00FB4CDA" w:rsidRDefault="00FB4CDA" w:rsidP="009D661A">
      <w:pPr>
        <w:shd w:val="clear" w:color="auto" w:fill="FFFFFF"/>
        <w:tabs>
          <w:tab w:val="left" w:pos="9072"/>
          <w:tab w:val="left" w:pos="9923"/>
        </w:tabs>
        <w:spacing w:line="259" w:lineRule="exact"/>
        <w:jc w:val="center"/>
        <w:rPr>
          <w:b/>
          <w:color w:val="000000"/>
          <w:spacing w:val="1"/>
        </w:rPr>
      </w:pPr>
      <w:r>
        <w:rPr>
          <w:b/>
          <w:color w:val="000000"/>
          <w:spacing w:val="1"/>
        </w:rPr>
        <w:t>11</w:t>
      </w:r>
      <w:r w:rsidRPr="005A13C5">
        <w:rPr>
          <w:b/>
          <w:color w:val="000000"/>
          <w:spacing w:val="1"/>
        </w:rPr>
        <w:t>. П</w:t>
      </w:r>
      <w:r>
        <w:rPr>
          <w:b/>
          <w:color w:val="000000"/>
          <w:spacing w:val="1"/>
        </w:rPr>
        <w:t>РОЧИЕ УСЛОВИЯ</w:t>
      </w:r>
    </w:p>
    <w:p w:rsidR="00FB4CDA" w:rsidRPr="005A13C5" w:rsidRDefault="00FB4CDA" w:rsidP="009D661A">
      <w:pPr>
        <w:shd w:val="clear" w:color="auto" w:fill="FFFFFF"/>
        <w:tabs>
          <w:tab w:val="left" w:pos="9072"/>
          <w:tab w:val="left" w:pos="9923"/>
        </w:tabs>
        <w:spacing w:line="259" w:lineRule="exact"/>
        <w:jc w:val="center"/>
        <w:rPr>
          <w:b/>
          <w:color w:val="000000"/>
          <w:spacing w:val="1"/>
        </w:rPr>
      </w:pPr>
    </w:p>
    <w:p w:rsidR="00FB4CDA" w:rsidRPr="005A13C5" w:rsidRDefault="00FB4CDA"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11</w:t>
      </w:r>
      <w:r w:rsidRPr="005A13C5">
        <w:rPr>
          <w:color w:val="000000"/>
          <w:spacing w:val="1"/>
        </w:rPr>
        <w:t xml:space="preserve">.1. Настоящий Договор составлен в </w:t>
      </w:r>
      <w:r>
        <w:rPr>
          <w:color w:val="000000"/>
          <w:spacing w:val="1"/>
        </w:rPr>
        <w:t>2 (Д</w:t>
      </w:r>
      <w:r w:rsidRPr="005A13C5">
        <w:rPr>
          <w:color w:val="000000"/>
          <w:spacing w:val="1"/>
        </w:rPr>
        <w:t>вух</w:t>
      </w:r>
      <w:r>
        <w:rPr>
          <w:color w:val="000000"/>
          <w:spacing w:val="1"/>
        </w:rPr>
        <w:t>)</w:t>
      </w:r>
      <w:r w:rsidRPr="005A13C5">
        <w:rPr>
          <w:color w:val="000000"/>
          <w:spacing w:val="1"/>
        </w:rPr>
        <w:t xml:space="preserve"> подлинных экземплярах, имеющих одинаковую юридическую силу, по одному для каждой из Сторон.</w:t>
      </w:r>
    </w:p>
    <w:p w:rsidR="00FB4CDA" w:rsidRPr="005A13C5" w:rsidRDefault="00FB4CDA"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11</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FB4CDA" w:rsidRDefault="00FB4CDA" w:rsidP="009D661A">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11</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FB4CDA" w:rsidRDefault="00FB4CDA" w:rsidP="009D661A">
      <w:pPr>
        <w:shd w:val="clear" w:color="auto" w:fill="FFFFFF"/>
        <w:tabs>
          <w:tab w:val="left" w:pos="709"/>
          <w:tab w:val="left" w:pos="9072"/>
          <w:tab w:val="left" w:pos="9923"/>
        </w:tabs>
        <w:spacing w:before="6" w:line="259" w:lineRule="exact"/>
        <w:ind w:firstLine="720"/>
        <w:jc w:val="both"/>
      </w:pPr>
      <w:r>
        <w:t>11</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РФ.</w:t>
      </w:r>
      <w:r w:rsidRPr="005A13C5">
        <w:t xml:space="preserve"> </w:t>
      </w:r>
    </w:p>
    <w:p w:rsidR="00FB4CDA" w:rsidRDefault="00FB4CDA" w:rsidP="009D661A">
      <w:pPr>
        <w:shd w:val="clear" w:color="auto" w:fill="FFFFFF"/>
        <w:tabs>
          <w:tab w:val="left" w:pos="709"/>
          <w:tab w:val="left" w:pos="9072"/>
          <w:tab w:val="left" w:pos="9923"/>
        </w:tabs>
        <w:spacing w:before="6" w:line="259" w:lineRule="exact"/>
        <w:ind w:firstLine="720"/>
        <w:jc w:val="both"/>
      </w:pPr>
      <w:r>
        <w:rPr>
          <w:szCs w:val="28"/>
        </w:rPr>
        <w:t xml:space="preserve">11.5. </w:t>
      </w:r>
      <w:r w:rsidRPr="004F7C20">
        <w:rPr>
          <w:szCs w:val="28"/>
        </w:rPr>
        <w:t>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FB4CDA" w:rsidRPr="005A13C5" w:rsidRDefault="00FB4CDA" w:rsidP="009D661A">
      <w:pPr>
        <w:shd w:val="clear" w:color="auto" w:fill="FFFFFF"/>
        <w:tabs>
          <w:tab w:val="left" w:pos="709"/>
          <w:tab w:val="left" w:pos="9072"/>
          <w:tab w:val="left" w:pos="9923"/>
        </w:tabs>
        <w:spacing w:before="6" w:line="259" w:lineRule="exact"/>
        <w:ind w:firstLine="720"/>
        <w:jc w:val="both"/>
      </w:pPr>
      <w:r>
        <w:t>11</w:t>
      </w:r>
      <w:r w:rsidRPr="005A13C5">
        <w:t>.</w:t>
      </w:r>
      <w:r>
        <w:t>6</w:t>
      </w:r>
      <w:r w:rsidRPr="005A13C5">
        <w:t>. Приложения, являющиеся неотъемлемой частью</w:t>
      </w:r>
      <w:r>
        <w:t xml:space="preserve"> настоящего  Д</w:t>
      </w:r>
      <w:r w:rsidRPr="005A13C5">
        <w:t>оговора:</w:t>
      </w:r>
    </w:p>
    <w:p w:rsidR="00FB4CDA" w:rsidRDefault="00FB4CDA" w:rsidP="005D192C">
      <w:pPr>
        <w:tabs>
          <w:tab w:val="left" w:pos="0"/>
        </w:tabs>
        <w:ind w:firstLine="720"/>
        <w:jc w:val="both"/>
      </w:pPr>
      <w:r w:rsidRPr="005A13C5">
        <w:t>Приложение №</w:t>
      </w:r>
      <w:r>
        <w:t xml:space="preserve"> </w:t>
      </w:r>
      <w:r w:rsidRPr="005A13C5">
        <w:t>1</w:t>
      </w:r>
      <w:r>
        <w:t xml:space="preserve"> – Спецификация,</w:t>
      </w:r>
      <w:r w:rsidRPr="005A13C5">
        <w:t xml:space="preserve"> </w:t>
      </w:r>
      <w:r>
        <w:t xml:space="preserve"> на 2 л.</w:t>
      </w:r>
    </w:p>
    <w:p w:rsidR="00FB4CDA" w:rsidRDefault="00FB4CDA" w:rsidP="005D192C">
      <w:pPr>
        <w:tabs>
          <w:tab w:val="left" w:pos="0"/>
        </w:tabs>
        <w:ind w:firstLine="720"/>
        <w:jc w:val="both"/>
      </w:pPr>
      <w:r>
        <w:t>Приложение № 2 - Информация о цепочке собственников контрагента, включая бенефициаров (в том числе конечных), на 1 л.</w:t>
      </w:r>
    </w:p>
    <w:p w:rsidR="00FB4CDA" w:rsidRDefault="00FB4CDA" w:rsidP="005D192C">
      <w:pPr>
        <w:tabs>
          <w:tab w:val="left" w:pos="0"/>
        </w:tabs>
        <w:ind w:firstLine="720"/>
        <w:jc w:val="both"/>
      </w:pPr>
      <w:r>
        <w:t xml:space="preserve"> </w:t>
      </w:r>
    </w:p>
    <w:p w:rsidR="00FB4CDA" w:rsidRPr="005A13C5" w:rsidRDefault="00FB4CDA" w:rsidP="005D192C">
      <w:pPr>
        <w:tabs>
          <w:tab w:val="left" w:pos="0"/>
        </w:tabs>
        <w:ind w:firstLine="720"/>
        <w:jc w:val="both"/>
      </w:pPr>
    </w:p>
    <w:p w:rsidR="00FB4CDA" w:rsidRDefault="00FB4CDA" w:rsidP="009D661A">
      <w:pPr>
        <w:jc w:val="center"/>
        <w:rPr>
          <w:b/>
        </w:rPr>
      </w:pPr>
      <w:r>
        <w:rPr>
          <w:b/>
        </w:rPr>
        <w:t>12</w:t>
      </w:r>
      <w:r w:rsidRPr="005A13C5">
        <w:rPr>
          <w:b/>
        </w:rPr>
        <w:t>. Ю</w:t>
      </w:r>
      <w:r>
        <w:rPr>
          <w:b/>
        </w:rPr>
        <w:t>РИДИЧЕСКИЕ АДРЕСА, БАНКОВСКИЕ РЕКВИЗИТЫ И ПОДПИСИ СТОРОН</w:t>
      </w:r>
      <w:r w:rsidRPr="005A13C5">
        <w:rPr>
          <w:b/>
        </w:rPr>
        <w:t>.</w:t>
      </w:r>
    </w:p>
    <w:p w:rsidR="00FB4CDA" w:rsidRPr="005A13C5" w:rsidRDefault="00FB4CDA" w:rsidP="009D661A">
      <w:pPr>
        <w:jc w:val="center"/>
        <w:rPr>
          <w:b/>
        </w:rPr>
      </w:pPr>
    </w:p>
    <w:tbl>
      <w:tblPr>
        <w:tblW w:w="14459" w:type="dxa"/>
        <w:tblInd w:w="70" w:type="dxa"/>
        <w:tblLayout w:type="fixed"/>
        <w:tblCellMar>
          <w:left w:w="70" w:type="dxa"/>
          <w:right w:w="70" w:type="dxa"/>
        </w:tblCellMar>
        <w:tblLook w:val="0000"/>
      </w:tblPr>
      <w:tblGrid>
        <w:gridCol w:w="4111"/>
        <w:gridCol w:w="5954"/>
        <w:gridCol w:w="4394"/>
      </w:tblGrid>
      <w:tr w:rsidR="00FB4CDA" w:rsidRPr="005A13C5" w:rsidTr="00BF61B9">
        <w:trPr>
          <w:trHeight w:val="80"/>
        </w:trPr>
        <w:tc>
          <w:tcPr>
            <w:tcW w:w="4111" w:type="dxa"/>
          </w:tcPr>
          <w:p w:rsidR="00FB4CDA" w:rsidRPr="00C3601D" w:rsidRDefault="00FB4CDA" w:rsidP="00BF61B9">
            <w:pPr>
              <w:pStyle w:val="a0"/>
              <w:ind w:firstLine="0"/>
              <w:rPr>
                <w:rFonts w:ascii="Times New Roman" w:hAnsi="Times New Roman"/>
                <w:b/>
                <w:bCs/>
                <w:sz w:val="24"/>
                <w:szCs w:val="24"/>
                <w:lang w:eastAsia="en-US"/>
              </w:rPr>
            </w:pPr>
            <w:r w:rsidRPr="00C3601D">
              <w:rPr>
                <w:rFonts w:ascii="Times New Roman" w:hAnsi="Times New Roman"/>
                <w:b/>
                <w:bCs/>
                <w:sz w:val="24"/>
                <w:szCs w:val="24"/>
                <w:lang w:eastAsia="en-US"/>
              </w:rPr>
              <w:t>ПОСТАВЩИК:</w:t>
            </w: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5A13C5" w:rsidRDefault="00FB4CDA" w:rsidP="00BF61B9">
            <w:pPr>
              <w:jc w:val="both"/>
            </w:pPr>
          </w:p>
          <w:p w:rsidR="00FB4CDA" w:rsidRPr="00C3601D" w:rsidRDefault="00FB4CDA" w:rsidP="00BF61B9">
            <w:pPr>
              <w:pStyle w:val="a0"/>
              <w:ind w:firstLine="0"/>
              <w:rPr>
                <w:sz w:val="24"/>
                <w:szCs w:val="24"/>
                <w:lang w:eastAsia="en-US"/>
              </w:rPr>
            </w:pPr>
          </w:p>
        </w:tc>
        <w:tc>
          <w:tcPr>
            <w:tcW w:w="5954" w:type="dxa"/>
          </w:tcPr>
          <w:p w:rsidR="00FB4CDA" w:rsidRPr="005A13C5" w:rsidRDefault="00FB4CDA" w:rsidP="00BF61B9">
            <w:pPr>
              <w:rPr>
                <w:b/>
                <w:bCs/>
              </w:rPr>
            </w:pPr>
            <w:r>
              <w:rPr>
                <w:b/>
                <w:bCs/>
              </w:rPr>
              <w:t>ЗАКАЗЧИК:</w:t>
            </w:r>
          </w:p>
          <w:p w:rsidR="00FB4CDA" w:rsidRPr="005A13C5" w:rsidRDefault="00FB4CDA" w:rsidP="00BF61B9">
            <w:pPr>
              <w:shd w:val="clear" w:color="auto" w:fill="FFFFFF"/>
              <w:ind w:right="-3501"/>
            </w:pPr>
            <w:r w:rsidRPr="005A13C5">
              <w:t>Федеральное государственное унитарное</w:t>
            </w:r>
          </w:p>
          <w:p w:rsidR="00FB4CDA" w:rsidRPr="005A13C5" w:rsidRDefault="00FB4CDA" w:rsidP="00BF61B9">
            <w:pPr>
              <w:shd w:val="clear" w:color="auto" w:fill="FFFFFF"/>
              <w:ind w:right="-3501"/>
            </w:pPr>
            <w:r w:rsidRPr="005A13C5">
              <w:t xml:space="preserve">предприятие «Ведомственная охрана </w:t>
            </w:r>
          </w:p>
          <w:p w:rsidR="00FB4CDA" w:rsidRPr="005A13C5" w:rsidRDefault="00FB4CDA" w:rsidP="00BF61B9">
            <w:pPr>
              <w:shd w:val="clear" w:color="auto" w:fill="FFFFFF"/>
              <w:ind w:right="-3501"/>
            </w:pPr>
            <w:r w:rsidRPr="005A13C5">
              <w:t>Росатома» (ФГУП «Атом-охрана»)</w:t>
            </w:r>
          </w:p>
          <w:p w:rsidR="00FB4CDA" w:rsidRDefault="00FB4CDA" w:rsidP="009D661A">
            <w:pPr>
              <w:pStyle w:val="BodyTextIndent"/>
              <w:ind w:firstLine="0"/>
            </w:pPr>
            <w:r w:rsidRPr="00080905">
              <w:rPr>
                <w:b/>
                <w:spacing w:val="-1"/>
              </w:rPr>
              <w:t>Юридический адрес:</w:t>
            </w:r>
            <w:r w:rsidRPr="00080905">
              <w:rPr>
                <w:b/>
              </w:rPr>
              <w:t xml:space="preserve"> </w:t>
            </w:r>
            <w:r w:rsidRPr="0073760F">
              <w:t>123060, г. Москва,</w:t>
            </w:r>
          </w:p>
          <w:p w:rsidR="00FB4CDA" w:rsidRPr="0073760F" w:rsidRDefault="00FB4CDA" w:rsidP="009D661A">
            <w:pPr>
              <w:pStyle w:val="BodyTextIndent"/>
              <w:ind w:firstLine="0"/>
            </w:pPr>
            <w:r w:rsidRPr="0073760F">
              <w:t>Ул. Расплетина, д.3</w:t>
            </w:r>
          </w:p>
          <w:p w:rsidR="00FB4CDA" w:rsidRPr="005A13C5" w:rsidRDefault="00FB4CDA" w:rsidP="00BF61B9">
            <w:pPr>
              <w:shd w:val="clear" w:color="auto" w:fill="FFFFFF"/>
              <w:ind w:right="-183"/>
            </w:pPr>
            <w:r w:rsidRPr="005A13C5">
              <w:t xml:space="preserve">Почтовый адрес: 123060, г. Москва, ул. Расплетина, д. 3 </w:t>
            </w:r>
          </w:p>
          <w:p w:rsidR="00FB4CDA" w:rsidRPr="00534C3C" w:rsidRDefault="00FB4CDA" w:rsidP="00534C3C">
            <w:pPr>
              <w:jc w:val="both"/>
            </w:pPr>
            <w:r w:rsidRPr="005A13C5">
              <w:t xml:space="preserve">ИНН </w:t>
            </w:r>
            <w:r w:rsidRPr="00FB577C">
              <w:t>7706289940</w:t>
            </w:r>
          </w:p>
          <w:p w:rsidR="00FB4CDA" w:rsidRDefault="00FB4CDA" w:rsidP="009D661A">
            <w:pPr>
              <w:pStyle w:val="ConsPlusNonformat"/>
              <w:rPr>
                <w:rFonts w:ascii="Times New Roman" w:hAnsi="Times New Roman" w:cs="Times New Roman"/>
                <w:color w:val="000000"/>
                <w:spacing w:val="-1"/>
                <w:sz w:val="24"/>
                <w:szCs w:val="24"/>
              </w:rPr>
            </w:pPr>
            <w:r>
              <w:rPr>
                <w:rFonts w:ascii="Times New Roman" w:hAnsi="Times New Roman" w:cs="Times New Roman"/>
                <w:b/>
                <w:color w:val="000000"/>
                <w:spacing w:val="-1"/>
                <w:sz w:val="24"/>
                <w:szCs w:val="24"/>
              </w:rPr>
              <w:t>Грузополучатель/Плательщик</w:t>
            </w:r>
            <w:r>
              <w:rPr>
                <w:rFonts w:ascii="Times New Roman" w:hAnsi="Times New Roman" w:cs="Times New Roman"/>
                <w:color w:val="000000"/>
                <w:spacing w:val="-1"/>
                <w:sz w:val="24"/>
                <w:szCs w:val="24"/>
              </w:rPr>
              <w:t>: Филиал № 1</w:t>
            </w:r>
            <w:r w:rsidRPr="00080905">
              <w:rPr>
                <w:rFonts w:ascii="Times New Roman" w:hAnsi="Times New Roman" w:cs="Times New Roman"/>
                <w:color w:val="000000"/>
                <w:spacing w:val="-1"/>
                <w:sz w:val="24"/>
                <w:szCs w:val="24"/>
              </w:rPr>
              <w:t xml:space="preserve"> ФГУП «Атом-охрана»</w:t>
            </w:r>
          </w:p>
          <w:p w:rsidR="00FB4CDA" w:rsidRPr="00562894" w:rsidRDefault="00FB4CDA"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FB4CDA" w:rsidRPr="00562894" w:rsidRDefault="00FB4CDA" w:rsidP="009D661A">
            <w:pPr>
              <w:shd w:val="clear" w:color="auto" w:fill="FFFFFF"/>
              <w:ind w:left="10"/>
              <w:jc w:val="both"/>
            </w:pPr>
            <w:r w:rsidRPr="00562894">
              <w:rPr>
                <w:sz w:val="22"/>
                <w:szCs w:val="22"/>
              </w:rPr>
              <w:t>141007,Мытищинский р-он,</w:t>
            </w:r>
            <w:r>
              <w:rPr>
                <w:sz w:val="22"/>
                <w:szCs w:val="22"/>
              </w:rPr>
              <w:t xml:space="preserve"> </w:t>
            </w:r>
            <w:r w:rsidRPr="00562894">
              <w:rPr>
                <w:sz w:val="22"/>
                <w:szCs w:val="22"/>
              </w:rPr>
              <w:t>г. Мытищи,</w:t>
            </w:r>
          </w:p>
          <w:p w:rsidR="00FB4CDA" w:rsidRPr="00562894" w:rsidRDefault="00FB4CDA" w:rsidP="009D661A">
            <w:pPr>
              <w:shd w:val="clear" w:color="auto" w:fill="FFFFFF"/>
              <w:ind w:left="10"/>
              <w:jc w:val="both"/>
            </w:pPr>
            <w:r w:rsidRPr="00562894">
              <w:rPr>
                <w:sz w:val="22"/>
                <w:szCs w:val="22"/>
              </w:rPr>
              <w:t xml:space="preserve"> ул. Хлебозаводская,</w:t>
            </w:r>
            <w:r>
              <w:rPr>
                <w:sz w:val="22"/>
                <w:szCs w:val="22"/>
              </w:rPr>
              <w:t xml:space="preserve"> </w:t>
            </w:r>
            <w:r w:rsidRPr="00562894">
              <w:rPr>
                <w:sz w:val="22"/>
                <w:szCs w:val="22"/>
              </w:rPr>
              <w:t>д.2,кор.9</w:t>
            </w:r>
          </w:p>
          <w:p w:rsidR="00FB4CDA" w:rsidRDefault="00FB4CDA" w:rsidP="009D661A">
            <w:pPr>
              <w:pStyle w:val="BodyTextIndent"/>
              <w:ind w:firstLine="0"/>
            </w:pPr>
            <w:r w:rsidRPr="00080905">
              <w:rPr>
                <w:b/>
              </w:rPr>
              <w:t>Тел</w:t>
            </w:r>
            <w:r w:rsidRPr="00876660">
              <w:rPr>
                <w:b/>
              </w:rPr>
              <w:t>/</w:t>
            </w:r>
            <w:r w:rsidRPr="00080905">
              <w:rPr>
                <w:b/>
              </w:rPr>
              <w:t>факс</w:t>
            </w:r>
            <w:r>
              <w:t>: 8/496/57-7-60-61</w:t>
            </w:r>
          </w:p>
          <w:p w:rsidR="00FB4CDA" w:rsidRPr="0073760F" w:rsidRDefault="00FB4CDA" w:rsidP="009D661A">
            <w:pPr>
              <w:pStyle w:val="BodyTextIndent"/>
              <w:ind w:firstLine="0"/>
            </w:pPr>
            <w:r w:rsidRPr="0073760F">
              <w:t>ИНН 7706289940 КПП 502943001</w:t>
            </w:r>
          </w:p>
          <w:p w:rsidR="00FB4CDA" w:rsidRPr="0073760F" w:rsidRDefault="00FB4CDA" w:rsidP="00A222FB">
            <w:pPr>
              <w:pStyle w:val="BodyTextIndent"/>
              <w:ind w:firstLine="0"/>
            </w:pPr>
            <w:r w:rsidRPr="0073760F">
              <w:t>р/с 40502810938170000128 в Краснопресненском отделении</w:t>
            </w:r>
            <w:r>
              <w:t xml:space="preserve"> </w:t>
            </w:r>
            <w:r w:rsidRPr="0073760F">
              <w:t>Московского банка Сбербанка России ОАО г. Москва.</w:t>
            </w:r>
          </w:p>
          <w:p w:rsidR="00FB4CDA" w:rsidRPr="0073760F" w:rsidRDefault="00FB4CDA" w:rsidP="00A222FB">
            <w:pPr>
              <w:pStyle w:val="BodyTextIndent"/>
              <w:ind w:firstLine="0"/>
            </w:pPr>
            <w:r w:rsidRPr="0073760F">
              <w:t xml:space="preserve"> к/сч 30101810400000000225</w:t>
            </w:r>
          </w:p>
          <w:p w:rsidR="00FB4CDA" w:rsidRDefault="00FB4CDA" w:rsidP="00A222FB">
            <w:pPr>
              <w:pStyle w:val="BodyTextIndent"/>
              <w:ind w:firstLine="0"/>
            </w:pPr>
            <w:r w:rsidRPr="0073760F">
              <w:t>БИК 044525225 ОКПО 50198929</w:t>
            </w:r>
          </w:p>
          <w:p w:rsidR="00FB4CDA" w:rsidRDefault="00FB4CDA" w:rsidP="00A222FB">
            <w:pPr>
              <w:pStyle w:val="ConsPlusNonformat"/>
              <w:rPr>
                <w:rFonts w:ascii="Times New Roman" w:hAnsi="Times New Roman" w:cs="Times New Roman"/>
                <w:color w:val="000000"/>
                <w:sz w:val="24"/>
                <w:szCs w:val="24"/>
              </w:rPr>
            </w:pPr>
            <w:r w:rsidRPr="005D192C">
              <w:rPr>
                <w:rFonts w:ascii="Times New Roman" w:hAnsi="Times New Roman" w:cs="Times New Roman"/>
                <w:color w:val="000000"/>
                <w:sz w:val="24"/>
                <w:szCs w:val="24"/>
              </w:rPr>
              <w:t>Адрес доставки товара:</w:t>
            </w:r>
            <w:r>
              <w:rPr>
                <w:rFonts w:ascii="Times New Roman" w:hAnsi="Times New Roman" w:cs="Times New Roman"/>
                <w:color w:val="000000"/>
                <w:sz w:val="24"/>
                <w:szCs w:val="24"/>
              </w:rPr>
              <w:t xml:space="preserve"> </w:t>
            </w:r>
            <w:r w:rsidRPr="00B475AD">
              <w:rPr>
                <w:rFonts w:ascii="Times New Roman" w:hAnsi="Times New Roman" w:cs="Times New Roman"/>
                <w:color w:val="000000"/>
                <w:sz w:val="24"/>
                <w:szCs w:val="24"/>
              </w:rPr>
              <w:t>157049 Костромская обл., Буйский р-н, п.г.т. Чистые Боры, Промзона-2, д.1</w:t>
            </w:r>
          </w:p>
          <w:p w:rsidR="00FB4CDA" w:rsidRPr="005A13C5" w:rsidRDefault="00FB4CDA" w:rsidP="00A222FB">
            <w:pPr>
              <w:pStyle w:val="ConsPlusNonformat"/>
            </w:pPr>
            <w:r w:rsidRPr="009E5539">
              <w:rPr>
                <w:rFonts w:ascii="Times New Roman" w:hAnsi="Times New Roman" w:cs="Times New Roman"/>
                <w:b/>
                <w:color w:val="000000"/>
                <w:sz w:val="24"/>
                <w:szCs w:val="24"/>
              </w:rPr>
              <w:t>Тел/факс:</w:t>
            </w:r>
            <w:r>
              <w:rPr>
                <w:rFonts w:ascii="Times New Roman" w:hAnsi="Times New Roman" w:cs="Times New Roman"/>
                <w:b/>
                <w:color w:val="000000"/>
                <w:sz w:val="24"/>
                <w:szCs w:val="24"/>
              </w:rPr>
              <w:t xml:space="preserve"> </w:t>
            </w:r>
            <w:r w:rsidRPr="009E5539">
              <w:rPr>
                <w:rFonts w:ascii="Times New Roman" w:hAnsi="Times New Roman" w:cs="Times New Roman"/>
                <w:color w:val="000000"/>
                <w:sz w:val="24"/>
                <w:szCs w:val="24"/>
              </w:rPr>
              <w:t>8/494/35-3-57-98</w:t>
            </w:r>
          </w:p>
        </w:tc>
        <w:tc>
          <w:tcPr>
            <w:tcW w:w="4394" w:type="dxa"/>
          </w:tcPr>
          <w:p w:rsidR="00FB4CDA" w:rsidRPr="005A13C5" w:rsidRDefault="00FB4CDA" w:rsidP="00BF61B9">
            <w:pPr>
              <w:jc w:val="both"/>
            </w:pPr>
          </w:p>
        </w:tc>
      </w:tr>
    </w:tbl>
    <w:p w:rsidR="00FB4CDA" w:rsidRPr="005A13C5" w:rsidRDefault="00FB4CDA" w:rsidP="009D661A">
      <w:pPr>
        <w:shd w:val="clear" w:color="auto" w:fill="FFFFFF"/>
        <w:tabs>
          <w:tab w:val="left" w:pos="9072"/>
        </w:tabs>
        <w:spacing w:after="100" w:afterAutospacing="1" w:line="271" w:lineRule="exact"/>
        <w:ind w:right="-357"/>
        <w:rPr>
          <w:b/>
          <w:color w:val="000000"/>
          <w:spacing w:val="1"/>
        </w:rPr>
      </w:pPr>
    </w:p>
    <w:p w:rsidR="00FB4CDA" w:rsidRPr="005A13C5" w:rsidRDefault="00FB4CDA" w:rsidP="009D661A">
      <w:pPr>
        <w:shd w:val="clear" w:color="auto" w:fill="FFFFFF"/>
        <w:tabs>
          <w:tab w:val="left" w:pos="9072"/>
        </w:tabs>
        <w:spacing w:after="100" w:afterAutospacing="1" w:line="271" w:lineRule="exact"/>
        <w:ind w:right="-357"/>
        <w:rPr>
          <w:b/>
          <w:color w:val="000000"/>
          <w:spacing w:val="1"/>
        </w:rPr>
      </w:pPr>
      <w:r>
        <w:rPr>
          <w:b/>
          <w:color w:val="000000"/>
          <w:spacing w:val="1"/>
        </w:rPr>
        <w:t xml:space="preserve">                                                        </w:t>
      </w:r>
      <w:r w:rsidRPr="005A13C5">
        <w:rPr>
          <w:b/>
          <w:color w:val="000000"/>
          <w:spacing w:val="1"/>
        </w:rPr>
        <w:t>Подписи сторон:</w:t>
      </w:r>
    </w:p>
    <w:p w:rsidR="00FB4CDA" w:rsidRPr="005A13C5" w:rsidRDefault="00FB4CDA"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 xml:space="preserve"> От Заказчика</w:t>
      </w:r>
      <w:r w:rsidRPr="005A13C5">
        <w:rPr>
          <w:b/>
        </w:rPr>
        <w:t>:</w:t>
      </w:r>
    </w:p>
    <w:p w:rsidR="00FB4CDA" w:rsidRPr="005A13C5" w:rsidRDefault="00FB4CDA" w:rsidP="009D661A">
      <w:pPr>
        <w:jc w:val="both"/>
      </w:pPr>
      <w:r w:rsidRPr="005A13C5">
        <w:t xml:space="preserve">                                 </w:t>
      </w:r>
      <w:r w:rsidRPr="005A13C5">
        <w:tab/>
      </w:r>
      <w:r w:rsidRPr="005A13C5">
        <w:tab/>
        <w:t xml:space="preserve">                                 </w:t>
      </w:r>
      <w:r>
        <w:t xml:space="preserve">             Директор филиала № 1</w:t>
      </w:r>
    </w:p>
    <w:p w:rsidR="00FB4CDA" w:rsidRPr="005A13C5" w:rsidRDefault="00FB4CDA" w:rsidP="009D661A">
      <w:pPr>
        <w:jc w:val="both"/>
      </w:pPr>
      <w:r w:rsidRPr="005A13C5">
        <w:t xml:space="preserve">                                                                                              ФГУП «Атом-охрана» </w:t>
      </w:r>
    </w:p>
    <w:p w:rsidR="00FB4CDA" w:rsidRPr="005A13C5" w:rsidRDefault="00FB4CDA" w:rsidP="009D661A">
      <w:pPr>
        <w:jc w:val="both"/>
      </w:pPr>
    </w:p>
    <w:p w:rsidR="00FB4CDA" w:rsidRPr="005A13C5" w:rsidRDefault="00FB4CDA"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А.Н.Артамонов</w:t>
      </w:r>
    </w:p>
    <w:p w:rsidR="00FB4CDA" w:rsidRPr="005A13C5" w:rsidRDefault="00FB4CDA"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9D661A"/>
    <w:p w:rsidR="00FB4CDA" w:rsidRDefault="00FB4CDA" w:rsidP="0052290A"/>
    <w:p w:rsidR="00FB4CDA" w:rsidRDefault="00FB4CDA" w:rsidP="002A4AC1">
      <w:pPr>
        <w:jc w:val="right"/>
      </w:pPr>
      <w:r>
        <w:t>Приложение №  1</w:t>
      </w:r>
    </w:p>
    <w:p w:rsidR="00FB4CDA" w:rsidRDefault="00FB4CDA" w:rsidP="002A4AC1">
      <w:pPr>
        <w:jc w:val="right"/>
      </w:pPr>
    </w:p>
    <w:p w:rsidR="00FB4CDA" w:rsidRDefault="00FB4CDA" w:rsidP="002A4AC1">
      <w:pPr>
        <w:jc w:val="right"/>
      </w:pPr>
    </w:p>
    <w:p w:rsidR="00FB4CDA" w:rsidRDefault="00FB4CDA" w:rsidP="002A4AC1">
      <w:pPr>
        <w:jc w:val="right"/>
      </w:pPr>
      <w:r>
        <w:t>К договору № __ от «___»______ 2015г.</w:t>
      </w:r>
    </w:p>
    <w:p w:rsidR="00FB4CDA" w:rsidRDefault="00FB4CDA" w:rsidP="002A4AC1">
      <w:pPr>
        <w:jc w:val="right"/>
      </w:pPr>
    </w:p>
    <w:p w:rsidR="00FB4CDA" w:rsidRDefault="00FB4CDA" w:rsidP="002A4AC1">
      <w:pPr>
        <w:jc w:val="right"/>
      </w:pPr>
    </w:p>
    <w:tbl>
      <w:tblPr>
        <w:tblW w:w="0" w:type="auto"/>
        <w:tblInd w:w="-106" w:type="dxa"/>
        <w:tblLayout w:type="fixed"/>
        <w:tblLook w:val="0000"/>
      </w:tblPr>
      <w:tblGrid>
        <w:gridCol w:w="8420"/>
        <w:gridCol w:w="1985"/>
      </w:tblGrid>
      <w:tr w:rsidR="00FB4CDA" w:rsidTr="002A4AC1">
        <w:trPr>
          <w:trHeight w:val="615"/>
        </w:trPr>
        <w:tc>
          <w:tcPr>
            <w:tcW w:w="8420" w:type="dxa"/>
            <w:vAlign w:val="bottom"/>
          </w:tcPr>
          <w:p w:rsidR="00FB4CDA" w:rsidRDefault="00FB4CDA">
            <w:r>
              <w:t xml:space="preserve">Заказчик: Федеральное государственное унитарное предприятие «Ведомственная охрана  Росатома» (ФГУП «Атом-охрана») </w:t>
            </w:r>
          </w:p>
        </w:tc>
        <w:tc>
          <w:tcPr>
            <w:tcW w:w="1985" w:type="dxa"/>
          </w:tcPr>
          <w:p w:rsidR="00FB4CDA" w:rsidRDefault="00FB4CDA"/>
        </w:tc>
      </w:tr>
      <w:tr w:rsidR="00FB4CDA" w:rsidTr="002A4AC1">
        <w:trPr>
          <w:trHeight w:val="285"/>
        </w:trPr>
        <w:tc>
          <w:tcPr>
            <w:tcW w:w="8420" w:type="dxa"/>
            <w:noWrap/>
            <w:vAlign w:val="bottom"/>
          </w:tcPr>
          <w:p w:rsidR="00FB4CDA" w:rsidRDefault="00FB4CDA">
            <w:r>
              <w:t>Поставщик: ____________________________________________________</w:t>
            </w:r>
          </w:p>
        </w:tc>
        <w:tc>
          <w:tcPr>
            <w:tcW w:w="1985" w:type="dxa"/>
          </w:tcPr>
          <w:p w:rsidR="00FB4CDA" w:rsidRDefault="00FB4CDA"/>
        </w:tc>
      </w:tr>
      <w:tr w:rsidR="00FB4CDA" w:rsidTr="002A4AC1">
        <w:trPr>
          <w:trHeight w:val="315"/>
        </w:trPr>
        <w:tc>
          <w:tcPr>
            <w:tcW w:w="8420" w:type="dxa"/>
            <w:noWrap/>
            <w:vAlign w:val="bottom"/>
          </w:tcPr>
          <w:p w:rsidR="00FB4CDA" w:rsidRDefault="00FB4CDA">
            <w:pPr>
              <w:shd w:val="clear" w:color="auto" w:fill="FFFFFF"/>
              <w:ind w:left="10"/>
            </w:pPr>
            <w:r>
              <w:t>Грузополучатель:    филиал №1 ФГУП «Атом-охрана»</w:t>
            </w:r>
          </w:p>
          <w:p w:rsidR="00FB4CDA" w:rsidRDefault="00FB4CDA"/>
        </w:tc>
        <w:tc>
          <w:tcPr>
            <w:tcW w:w="1985" w:type="dxa"/>
          </w:tcPr>
          <w:p w:rsidR="00FB4CDA" w:rsidRDefault="00FB4CDA"/>
        </w:tc>
      </w:tr>
      <w:tr w:rsidR="00FB4CDA" w:rsidTr="002A4AC1">
        <w:trPr>
          <w:trHeight w:val="315"/>
        </w:trPr>
        <w:tc>
          <w:tcPr>
            <w:tcW w:w="8420" w:type="dxa"/>
            <w:vAlign w:val="center"/>
          </w:tcPr>
          <w:p w:rsidR="00FB4CDA" w:rsidRDefault="00FB4CDA">
            <w:pPr>
              <w:jc w:val="center"/>
            </w:pPr>
            <w:r>
              <w:t>СПЕЦИФИКАЦИЯ</w:t>
            </w:r>
          </w:p>
        </w:tc>
        <w:tc>
          <w:tcPr>
            <w:tcW w:w="1985" w:type="dxa"/>
          </w:tcPr>
          <w:p w:rsidR="00FB4CDA" w:rsidRDefault="00FB4CDA">
            <w:pPr>
              <w:jc w:val="center"/>
            </w:pPr>
          </w:p>
        </w:tc>
      </w:tr>
    </w:tbl>
    <w:p w:rsidR="00FB4CDA" w:rsidRDefault="00FB4CDA" w:rsidP="002A4AC1"/>
    <w:p w:rsidR="00FB4CDA" w:rsidRDefault="00FB4CDA" w:rsidP="002A4AC1"/>
    <w:p w:rsidR="00FB4CDA" w:rsidRDefault="00FB4CDA" w:rsidP="002A4AC1"/>
    <w:tbl>
      <w:tblPr>
        <w:tblW w:w="0" w:type="auto"/>
        <w:tblInd w:w="-358" w:type="dxa"/>
        <w:tblLayout w:type="fixed"/>
        <w:tblLook w:val="00A0"/>
      </w:tblPr>
      <w:tblGrid>
        <w:gridCol w:w="540"/>
        <w:gridCol w:w="2520"/>
        <w:gridCol w:w="3159"/>
        <w:gridCol w:w="900"/>
        <w:gridCol w:w="981"/>
        <w:gridCol w:w="4227"/>
        <w:gridCol w:w="3948"/>
        <w:gridCol w:w="1278"/>
      </w:tblGrid>
      <w:tr w:rsidR="00FB4CDA" w:rsidTr="002A4AC1">
        <w:trPr>
          <w:trHeight w:val="783"/>
        </w:trPr>
        <w:tc>
          <w:tcPr>
            <w:tcW w:w="540" w:type="dxa"/>
            <w:tcBorders>
              <w:top w:val="single" w:sz="8" w:space="0" w:color="auto"/>
              <w:left w:val="single" w:sz="8" w:space="0" w:color="auto"/>
              <w:bottom w:val="nil"/>
              <w:right w:val="single" w:sz="8" w:space="0" w:color="auto"/>
            </w:tcBorders>
            <w:vAlign w:val="center"/>
          </w:tcPr>
          <w:p w:rsidR="00FB4CDA" w:rsidRDefault="00FB4CDA">
            <w:pPr>
              <w:ind w:left="-134" w:hanging="8"/>
              <w:jc w:val="center"/>
              <w:rPr>
                <w:color w:val="000000"/>
              </w:rPr>
            </w:pPr>
            <w:r>
              <w:rPr>
                <w:color w:val="000000"/>
                <w:sz w:val="22"/>
                <w:szCs w:val="22"/>
              </w:rPr>
              <w:t>№ п</w:t>
            </w:r>
            <w:r>
              <w:rPr>
                <w:color w:val="000000"/>
                <w:sz w:val="22"/>
                <w:szCs w:val="22"/>
                <w:lang w:val="en-US"/>
              </w:rPr>
              <w:t>/</w:t>
            </w:r>
            <w:r>
              <w:rPr>
                <w:color w:val="000000"/>
                <w:sz w:val="22"/>
                <w:szCs w:val="22"/>
              </w:rPr>
              <w:t>п</w:t>
            </w:r>
          </w:p>
        </w:tc>
        <w:tc>
          <w:tcPr>
            <w:tcW w:w="2520" w:type="dxa"/>
            <w:tcBorders>
              <w:top w:val="single" w:sz="8" w:space="0" w:color="auto"/>
              <w:left w:val="nil"/>
              <w:bottom w:val="single" w:sz="8" w:space="0" w:color="auto"/>
              <w:right w:val="single" w:sz="8" w:space="0" w:color="auto"/>
            </w:tcBorders>
            <w:noWrap/>
            <w:vAlign w:val="center"/>
          </w:tcPr>
          <w:p w:rsidR="00FB4CDA" w:rsidRDefault="00FB4CDA">
            <w:pPr>
              <w:ind w:left="-134" w:hanging="8"/>
              <w:jc w:val="center"/>
              <w:rPr>
                <w:color w:val="000000"/>
              </w:rPr>
            </w:pPr>
            <w:r>
              <w:rPr>
                <w:color w:val="000000"/>
                <w:sz w:val="22"/>
                <w:szCs w:val="22"/>
              </w:rPr>
              <w:t>Наименование товара</w:t>
            </w:r>
          </w:p>
        </w:tc>
        <w:tc>
          <w:tcPr>
            <w:tcW w:w="3159" w:type="dxa"/>
            <w:tcBorders>
              <w:top w:val="single" w:sz="8" w:space="0" w:color="auto"/>
              <w:left w:val="nil"/>
              <w:bottom w:val="single" w:sz="8" w:space="0" w:color="auto"/>
              <w:right w:val="single" w:sz="8" w:space="0" w:color="auto"/>
            </w:tcBorders>
            <w:noWrap/>
            <w:vAlign w:val="center"/>
          </w:tcPr>
          <w:p w:rsidR="00FB4CDA" w:rsidRDefault="00FB4CDA">
            <w:pPr>
              <w:ind w:left="-134" w:hanging="8"/>
              <w:jc w:val="center"/>
              <w:rPr>
                <w:color w:val="000000"/>
              </w:rPr>
            </w:pPr>
            <w:r>
              <w:rPr>
                <w:color w:val="000000"/>
                <w:sz w:val="22"/>
                <w:szCs w:val="22"/>
              </w:rPr>
              <w:t>Технические характеристики</w:t>
            </w:r>
          </w:p>
        </w:tc>
        <w:tc>
          <w:tcPr>
            <w:tcW w:w="900" w:type="dxa"/>
            <w:tcBorders>
              <w:top w:val="single" w:sz="8" w:space="0" w:color="auto"/>
              <w:left w:val="nil"/>
              <w:bottom w:val="single" w:sz="4" w:space="0" w:color="auto"/>
              <w:right w:val="single" w:sz="8" w:space="0" w:color="auto"/>
            </w:tcBorders>
            <w:vAlign w:val="center"/>
          </w:tcPr>
          <w:p w:rsidR="00FB4CDA" w:rsidRDefault="00FB4CDA">
            <w:pPr>
              <w:jc w:val="center"/>
              <w:rPr>
                <w:color w:val="000000"/>
              </w:rPr>
            </w:pPr>
            <w:r>
              <w:rPr>
                <w:color w:val="000000"/>
                <w:sz w:val="22"/>
                <w:szCs w:val="22"/>
              </w:rPr>
              <w:t>Ед. изм.</w:t>
            </w:r>
          </w:p>
        </w:tc>
        <w:tc>
          <w:tcPr>
            <w:tcW w:w="981" w:type="dxa"/>
            <w:tcBorders>
              <w:top w:val="single" w:sz="8" w:space="0" w:color="auto"/>
              <w:left w:val="nil"/>
              <w:bottom w:val="single" w:sz="4" w:space="0" w:color="auto"/>
              <w:right w:val="single" w:sz="8" w:space="0" w:color="auto"/>
            </w:tcBorders>
            <w:vAlign w:val="center"/>
          </w:tcPr>
          <w:p w:rsidR="00FB4CDA" w:rsidRDefault="00FB4CDA">
            <w:pPr>
              <w:jc w:val="center"/>
              <w:rPr>
                <w:color w:val="000000"/>
              </w:rPr>
            </w:pPr>
            <w:r>
              <w:rPr>
                <w:color w:val="000000"/>
                <w:sz w:val="22"/>
                <w:szCs w:val="22"/>
              </w:rPr>
              <w:t>Кол-во</w:t>
            </w:r>
          </w:p>
        </w:tc>
        <w:tc>
          <w:tcPr>
            <w:tcW w:w="4227" w:type="dxa"/>
            <w:tcBorders>
              <w:top w:val="single" w:sz="8" w:space="0" w:color="auto"/>
              <w:left w:val="nil"/>
              <w:bottom w:val="single" w:sz="4" w:space="0" w:color="auto"/>
              <w:right w:val="nil"/>
            </w:tcBorders>
          </w:tcPr>
          <w:p w:rsidR="00FB4CDA" w:rsidRDefault="00FB4CDA">
            <w:pPr>
              <w:rPr>
                <w:color w:val="000000"/>
              </w:rPr>
            </w:pPr>
            <w:r>
              <w:rPr>
                <w:color w:val="000000"/>
                <w:sz w:val="22"/>
                <w:szCs w:val="22"/>
              </w:rPr>
              <w:t xml:space="preserve">Стоимость </w:t>
            </w:r>
          </w:p>
          <w:p w:rsidR="00FB4CDA" w:rsidRDefault="00FB4CDA">
            <w:pPr>
              <w:rPr>
                <w:color w:val="000000"/>
              </w:rPr>
            </w:pPr>
            <w:r>
              <w:rPr>
                <w:color w:val="000000"/>
                <w:sz w:val="22"/>
                <w:szCs w:val="22"/>
              </w:rPr>
              <w:t xml:space="preserve">за 1 единицу </w:t>
            </w:r>
          </w:p>
          <w:p w:rsidR="00FB4CDA" w:rsidRDefault="00FB4CDA">
            <w:pPr>
              <w:rPr>
                <w:color w:val="000000"/>
              </w:rPr>
            </w:pPr>
            <w:r>
              <w:rPr>
                <w:color w:val="000000"/>
                <w:sz w:val="22"/>
                <w:szCs w:val="22"/>
              </w:rPr>
              <w:t>с учетом НДС</w:t>
            </w:r>
          </w:p>
        </w:tc>
        <w:tc>
          <w:tcPr>
            <w:tcW w:w="3948" w:type="dxa"/>
            <w:tcBorders>
              <w:top w:val="single" w:sz="8" w:space="0" w:color="auto"/>
              <w:left w:val="nil"/>
              <w:bottom w:val="single" w:sz="4" w:space="0" w:color="auto"/>
              <w:right w:val="nil"/>
            </w:tcBorders>
          </w:tcPr>
          <w:p w:rsidR="00FB4CDA" w:rsidRDefault="00FB4CDA">
            <w:pPr>
              <w:jc w:val="center"/>
              <w:rPr>
                <w:color w:val="000000"/>
              </w:rPr>
            </w:pPr>
          </w:p>
        </w:tc>
        <w:tc>
          <w:tcPr>
            <w:tcW w:w="1278" w:type="dxa"/>
            <w:tcBorders>
              <w:top w:val="single" w:sz="8" w:space="0" w:color="auto"/>
              <w:left w:val="nil"/>
              <w:bottom w:val="single" w:sz="4" w:space="0" w:color="auto"/>
              <w:right w:val="single" w:sz="8" w:space="0" w:color="auto"/>
            </w:tcBorders>
          </w:tcPr>
          <w:p w:rsidR="00FB4CDA" w:rsidRDefault="00FB4CDA">
            <w:pPr>
              <w:jc w:val="center"/>
              <w:rPr>
                <w:color w:val="000000"/>
              </w:rP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Бумага туалетная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pPr>
              <w:rPr>
                <w:color w:val="000000"/>
              </w:rPr>
            </w:pPr>
            <w:r>
              <w:rPr>
                <w:color w:val="000000"/>
                <w:sz w:val="22"/>
                <w:szCs w:val="22"/>
              </w:rPr>
              <w:t>Длина намотки (м): 53 метра</w:t>
            </w:r>
          </w:p>
          <w:p w:rsidR="00FB4CDA" w:rsidRDefault="00FB4CDA">
            <w:pPr>
              <w:rPr>
                <w:color w:val="000000"/>
              </w:rPr>
            </w:pPr>
            <w:r>
              <w:rPr>
                <w:color w:val="000000"/>
                <w:sz w:val="22"/>
                <w:szCs w:val="22"/>
              </w:rPr>
              <w:t xml:space="preserve">Количество слоев: 1 </w:t>
            </w:r>
          </w:p>
          <w:p w:rsidR="00FB4CDA" w:rsidRDefault="00FB4CDA">
            <w:pPr>
              <w:rPr>
                <w:color w:val="000000"/>
              </w:rPr>
            </w:pPr>
            <w:r>
              <w:rPr>
                <w:color w:val="000000"/>
                <w:sz w:val="22"/>
                <w:szCs w:val="22"/>
              </w:rPr>
              <w:t xml:space="preserve">Тиснение: Нет </w:t>
            </w:r>
          </w:p>
          <w:p w:rsidR="00FB4CDA" w:rsidRDefault="00FB4CDA">
            <w:pPr>
              <w:rPr>
                <w:color w:val="000000"/>
              </w:rPr>
            </w:pPr>
            <w:r>
              <w:rPr>
                <w:color w:val="000000"/>
                <w:sz w:val="22"/>
                <w:szCs w:val="22"/>
              </w:rPr>
              <w:t xml:space="preserve">Цвет бумаги: натуральный </w:t>
            </w:r>
          </w:p>
          <w:p w:rsidR="00FB4CDA" w:rsidRDefault="00FB4CDA">
            <w:pPr>
              <w:rPr>
                <w:color w:val="000000"/>
              </w:rPr>
            </w:pPr>
            <w:r>
              <w:rPr>
                <w:color w:val="000000"/>
                <w:sz w:val="22"/>
                <w:szCs w:val="22"/>
              </w:rPr>
              <w:t>Ширина рулона: 92 мм</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рул</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144</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Губка бытовая с чистящим слоем для посуды</w:t>
            </w:r>
          </w:p>
        </w:tc>
        <w:tc>
          <w:tcPr>
            <w:tcW w:w="3159" w:type="dxa"/>
            <w:tcBorders>
              <w:top w:val="single" w:sz="4" w:space="0" w:color="auto"/>
              <w:left w:val="single" w:sz="4" w:space="0" w:color="auto"/>
              <w:bottom w:val="single" w:sz="4" w:space="0" w:color="auto"/>
              <w:right w:val="single" w:sz="4" w:space="0" w:color="auto"/>
            </w:tcBorders>
          </w:tcPr>
          <w:p w:rsidR="00FB4CDA" w:rsidRDefault="00FB4CDA">
            <w:pPr>
              <w:rPr>
                <w:color w:val="000000"/>
              </w:rPr>
            </w:pPr>
            <w:r>
              <w:rPr>
                <w:sz w:val="22"/>
                <w:szCs w:val="22"/>
              </w:rPr>
              <w:t>Губка бытовая с чистящим слоем для посуды 25х85х50 10шт в упаковке</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упак</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3</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Средство чистящее для сантехники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Консистенция: гель </w:t>
            </w:r>
            <w:r>
              <w:rPr>
                <w:sz w:val="22"/>
                <w:szCs w:val="22"/>
              </w:rPr>
              <w:br/>
              <w:t xml:space="preserve">Обрабатываемая поверхность: кафель, сантехника </w:t>
            </w:r>
            <w:r>
              <w:rPr>
                <w:sz w:val="22"/>
                <w:szCs w:val="22"/>
              </w:rPr>
              <w:br/>
              <w:t>Объем/вес: 750 мл.</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661"/>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4</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Средство  д/мытья стекол с распылителем</w:t>
            </w:r>
          </w:p>
        </w:tc>
        <w:tc>
          <w:tcPr>
            <w:tcW w:w="3159" w:type="dxa"/>
            <w:tcBorders>
              <w:top w:val="single" w:sz="4" w:space="0" w:color="auto"/>
              <w:left w:val="single" w:sz="4" w:space="0" w:color="auto"/>
              <w:bottom w:val="single" w:sz="4" w:space="0" w:color="auto"/>
              <w:right w:val="single" w:sz="4" w:space="0" w:color="auto"/>
            </w:tcBorders>
          </w:tcPr>
          <w:p w:rsidR="00FB4CDA" w:rsidRDefault="00FB4CDA">
            <w:pPr>
              <w:jc w:val="center"/>
            </w:pPr>
            <w:r>
              <w:rPr>
                <w:sz w:val="22"/>
                <w:szCs w:val="22"/>
              </w:rPr>
              <w:t xml:space="preserve">Обрабатываемая поверхность: оконное, витринное, автомобильное стекло, зеркала </w:t>
            </w:r>
            <w:r>
              <w:rPr>
                <w:sz w:val="22"/>
                <w:szCs w:val="22"/>
              </w:rPr>
              <w:br/>
              <w:t xml:space="preserve">Объем/вес: 500 мл </w:t>
            </w:r>
            <w:r>
              <w:rPr>
                <w:sz w:val="22"/>
                <w:szCs w:val="22"/>
              </w:rPr>
              <w:br/>
              <w:t>Отдушка: нейтральная</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5</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Мешки для мусора 120л</w:t>
            </w:r>
          </w:p>
        </w:tc>
        <w:tc>
          <w:tcPr>
            <w:tcW w:w="3159" w:type="dxa"/>
            <w:tcBorders>
              <w:top w:val="single" w:sz="4" w:space="0" w:color="auto"/>
              <w:left w:val="single" w:sz="4" w:space="0" w:color="auto"/>
              <w:bottom w:val="single" w:sz="4" w:space="0" w:color="auto"/>
              <w:right w:val="single" w:sz="4" w:space="0" w:color="auto"/>
            </w:tcBorders>
            <w:vAlign w:val="bottom"/>
          </w:tcPr>
          <w:p w:rsidR="00FB4CDA" w:rsidRDefault="00FB4CDA">
            <w:pPr>
              <w:jc w:val="center"/>
            </w:pPr>
            <w:r>
              <w:rPr>
                <w:sz w:val="22"/>
                <w:szCs w:val="22"/>
              </w:rPr>
              <w:t xml:space="preserve">Количество в упаковке: 50 шт. </w:t>
            </w:r>
            <w:r>
              <w:rPr>
                <w:sz w:val="22"/>
                <w:szCs w:val="22"/>
              </w:rPr>
              <w:br/>
              <w:t xml:space="preserve">Наличие ручек/завязок: нет </w:t>
            </w:r>
            <w:r>
              <w:rPr>
                <w:sz w:val="22"/>
                <w:szCs w:val="22"/>
              </w:rPr>
              <w:br/>
              <w:t xml:space="preserve">Объем: 120 литр </w:t>
            </w:r>
            <w:r>
              <w:rPr>
                <w:sz w:val="22"/>
                <w:szCs w:val="22"/>
              </w:rPr>
              <w:br/>
              <w:t xml:space="preserve">Плотность: 14 мкм </w:t>
            </w:r>
            <w:r>
              <w:rPr>
                <w:sz w:val="22"/>
                <w:szCs w:val="22"/>
              </w:rPr>
              <w:br/>
              <w:t xml:space="preserve">Размер изделия: 700x1050 мм </w:t>
            </w:r>
            <w:r>
              <w:rPr>
                <w:sz w:val="22"/>
                <w:szCs w:val="22"/>
              </w:rPr>
              <w:br/>
              <w:t xml:space="preserve">Тип упаковки: рулон </w:t>
            </w:r>
            <w:r>
              <w:rPr>
                <w:sz w:val="22"/>
                <w:szCs w:val="22"/>
              </w:rPr>
              <w:br/>
              <w:t>Цвет: черный</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упак</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6</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Мешки для мусора 60л</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br/>
              <w:t xml:space="preserve">Количество в упаковке: 20 шт. </w:t>
            </w:r>
            <w:r>
              <w:rPr>
                <w:sz w:val="22"/>
                <w:szCs w:val="22"/>
              </w:rPr>
              <w:br/>
              <w:t xml:space="preserve">Наличие ручек/завязок: нет </w:t>
            </w:r>
            <w:r>
              <w:rPr>
                <w:sz w:val="22"/>
                <w:szCs w:val="22"/>
              </w:rPr>
              <w:br/>
              <w:t xml:space="preserve">Объем: 60 литр </w:t>
            </w:r>
            <w:r>
              <w:rPr>
                <w:sz w:val="22"/>
                <w:szCs w:val="22"/>
              </w:rPr>
              <w:br/>
              <w:t xml:space="preserve">Плотность: 7.4 мкм </w:t>
            </w:r>
            <w:r>
              <w:rPr>
                <w:sz w:val="22"/>
                <w:szCs w:val="22"/>
              </w:rPr>
              <w:br/>
              <w:t xml:space="preserve">Размер изделия: 600x700 мм </w:t>
            </w:r>
            <w:r>
              <w:rPr>
                <w:sz w:val="22"/>
                <w:szCs w:val="22"/>
              </w:rPr>
              <w:br/>
              <w:t xml:space="preserve">Тип упаковки: рулон </w:t>
            </w:r>
            <w:r>
              <w:rPr>
                <w:sz w:val="22"/>
                <w:szCs w:val="22"/>
              </w:rPr>
              <w:br/>
              <w:t>Цвет: черный</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упак</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7</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Мешки для мусора 30л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br/>
              <w:t xml:space="preserve">Количество в упаковке: 30 шт. </w:t>
            </w:r>
            <w:r>
              <w:rPr>
                <w:b/>
                <w:bCs/>
                <w:sz w:val="22"/>
                <w:szCs w:val="22"/>
              </w:rPr>
              <w:br/>
            </w:r>
            <w:r>
              <w:rPr>
                <w:sz w:val="22"/>
                <w:szCs w:val="22"/>
              </w:rPr>
              <w:t xml:space="preserve">Наличие ручек/завязок: нет </w:t>
            </w:r>
            <w:r>
              <w:rPr>
                <w:sz w:val="22"/>
                <w:szCs w:val="22"/>
              </w:rPr>
              <w:br/>
              <w:t xml:space="preserve">Объем: 30 литр </w:t>
            </w:r>
            <w:r>
              <w:rPr>
                <w:sz w:val="22"/>
                <w:szCs w:val="22"/>
              </w:rPr>
              <w:br/>
              <w:t xml:space="preserve">Плотность: 10 мкм </w:t>
            </w:r>
            <w:r>
              <w:rPr>
                <w:sz w:val="22"/>
                <w:szCs w:val="22"/>
              </w:rPr>
              <w:br/>
              <w:t xml:space="preserve">Размер изделия: 480x580 мм </w:t>
            </w:r>
            <w:r>
              <w:rPr>
                <w:sz w:val="22"/>
                <w:szCs w:val="22"/>
              </w:rPr>
              <w:br/>
              <w:t xml:space="preserve">Тип упаковки: рулон </w:t>
            </w:r>
            <w:r>
              <w:rPr>
                <w:sz w:val="22"/>
                <w:szCs w:val="22"/>
              </w:rPr>
              <w:br/>
              <w:t>Цвет: черный</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упак</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8</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Мыло туалетное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Вес изделия нетто: 90 г </w:t>
            </w:r>
            <w:r>
              <w:rPr>
                <w:sz w:val="22"/>
                <w:szCs w:val="22"/>
              </w:rPr>
              <w:br/>
              <w:t>Отдушка: цветочная, фруктовая</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9</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Мыло жидкое </w:t>
            </w:r>
          </w:p>
        </w:tc>
        <w:tc>
          <w:tcPr>
            <w:tcW w:w="3159" w:type="dxa"/>
            <w:tcBorders>
              <w:top w:val="single" w:sz="4" w:space="0" w:color="auto"/>
              <w:left w:val="single" w:sz="4" w:space="0" w:color="auto"/>
              <w:bottom w:val="single" w:sz="4" w:space="0" w:color="auto"/>
              <w:right w:val="single" w:sz="4" w:space="0" w:color="auto"/>
            </w:tcBorders>
            <w:vAlign w:val="bottom"/>
          </w:tcPr>
          <w:p w:rsidR="00FB4CDA" w:rsidRDefault="00FB4CDA">
            <w:r>
              <w:rPr>
                <w:sz w:val="22"/>
                <w:szCs w:val="22"/>
              </w:rPr>
              <w:t xml:space="preserve">Вид упаковки: канистра </w:t>
            </w:r>
            <w:r>
              <w:rPr>
                <w:sz w:val="22"/>
                <w:szCs w:val="22"/>
              </w:rPr>
              <w:br/>
              <w:t xml:space="preserve">Объем: 4 литр </w:t>
            </w:r>
            <w:r>
              <w:rPr>
                <w:sz w:val="22"/>
                <w:szCs w:val="22"/>
              </w:rPr>
              <w:br/>
              <w:t>Отдушка: фруктовая</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1</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614"/>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10</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Отбеливатель Белизна-гель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Консистенция: гель </w:t>
            </w:r>
            <w:r>
              <w:rPr>
                <w:sz w:val="22"/>
                <w:szCs w:val="22"/>
              </w:rPr>
              <w:br/>
              <w:t xml:space="preserve">Обрабатываемая поверхность: сантехника, полы, рабочие поверхности, отбеливание </w:t>
            </w:r>
            <w:r>
              <w:rPr>
                <w:sz w:val="22"/>
                <w:szCs w:val="22"/>
              </w:rPr>
              <w:br/>
              <w:t>Объем/вес: 1000 мл.</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11</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Перчатки резиновые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Перчатки резиновые плотные технические размер </w:t>
            </w:r>
            <w:r>
              <w:rPr>
                <w:sz w:val="22"/>
                <w:szCs w:val="22"/>
                <w:lang w:val="en-US"/>
              </w:rPr>
              <w:t>M</w:t>
            </w:r>
            <w:r>
              <w:rPr>
                <w:sz w:val="22"/>
                <w:szCs w:val="22"/>
              </w:rPr>
              <w:t>.</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пар</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12</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Перчатки х/б с ПВХ покрытием</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В упаковке 10 пар</w:t>
            </w:r>
            <w:r>
              <w:rPr>
                <w:sz w:val="22"/>
                <w:szCs w:val="22"/>
              </w:rPr>
              <w:br/>
              <w:t xml:space="preserve">Место использования: в помещении </w:t>
            </w:r>
            <w:r>
              <w:rPr>
                <w:sz w:val="22"/>
                <w:szCs w:val="22"/>
              </w:rPr>
              <w:br/>
              <w:t xml:space="preserve">Размер перчаток: без размера </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пар</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13</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Перчатки х/б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Размер перчаток: без размера </w:t>
            </w:r>
            <w:r>
              <w:rPr>
                <w:sz w:val="22"/>
                <w:szCs w:val="22"/>
              </w:rPr>
              <w:br/>
              <w:t>В упаковке 10 пар</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пар</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10</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14</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Универсальное чистящее средство</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Консистенция: жидкость </w:t>
            </w:r>
            <w:r>
              <w:rPr>
                <w:sz w:val="22"/>
                <w:szCs w:val="22"/>
              </w:rPr>
              <w:br/>
              <w:t xml:space="preserve">Обрабатываемая поверхность: кафель, сантехника, посуда </w:t>
            </w:r>
            <w:r>
              <w:rPr>
                <w:sz w:val="22"/>
                <w:szCs w:val="22"/>
              </w:rPr>
              <w:br/>
              <w:t xml:space="preserve">Объем/вес: 750 мл </w:t>
            </w:r>
            <w:r>
              <w:rPr>
                <w:sz w:val="22"/>
                <w:szCs w:val="22"/>
              </w:rPr>
              <w:br/>
              <w:t>Отдушка: в ассортименте</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15</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Средство моющее  для посуды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Консистенция: жидкость </w:t>
            </w:r>
            <w:r>
              <w:rPr>
                <w:sz w:val="22"/>
                <w:szCs w:val="22"/>
              </w:rPr>
              <w:br/>
              <w:t xml:space="preserve">Объем/вес: 500 мл </w:t>
            </w:r>
            <w:r>
              <w:rPr>
                <w:sz w:val="22"/>
                <w:szCs w:val="22"/>
              </w:rPr>
              <w:br/>
              <w:t xml:space="preserve">Отдушка: в ассортименте </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        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tc>
        <w:tc>
          <w:tcPr>
            <w:tcW w:w="3948" w:type="dxa"/>
            <w:tcBorders>
              <w:top w:val="single" w:sz="4" w:space="0" w:color="auto"/>
              <w:left w:val="single" w:sz="4" w:space="0" w:color="auto"/>
              <w:bottom w:val="single" w:sz="4" w:space="0" w:color="auto"/>
              <w:right w:val="single" w:sz="4" w:space="0" w:color="auto"/>
            </w:tcBorders>
          </w:tcPr>
          <w:p w:rsidR="00FB4CDA" w:rsidRDefault="00FB4CDA"/>
        </w:tc>
        <w:tc>
          <w:tcPr>
            <w:tcW w:w="1278" w:type="dxa"/>
            <w:tcBorders>
              <w:top w:val="single" w:sz="4" w:space="0" w:color="auto"/>
              <w:left w:val="single" w:sz="4" w:space="0" w:color="auto"/>
              <w:bottom w:val="single" w:sz="4" w:space="0" w:color="auto"/>
              <w:right w:val="single" w:sz="4" w:space="0" w:color="auto"/>
            </w:tcBorders>
          </w:tcPr>
          <w:p w:rsidR="00FB4CDA" w:rsidRDefault="00FB4CDA"/>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16</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 xml:space="preserve">Освежитель воздуха </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Объем флакона: 300 мл </w:t>
            </w:r>
            <w:r>
              <w:rPr>
                <w:sz w:val="22"/>
                <w:szCs w:val="22"/>
              </w:rPr>
              <w:br/>
              <w:t>Отдушка: в ассортименте</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5</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1496"/>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17</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Полотенце бумажное</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Количество слоев: 2 </w:t>
            </w:r>
            <w:r>
              <w:rPr>
                <w:sz w:val="22"/>
                <w:szCs w:val="22"/>
              </w:rPr>
              <w:br/>
              <w:t xml:space="preserve">Рисунок: Нет </w:t>
            </w:r>
            <w:r>
              <w:rPr>
                <w:sz w:val="22"/>
                <w:szCs w:val="22"/>
              </w:rPr>
              <w:br/>
              <w:t xml:space="preserve">Тиснение: Да </w:t>
            </w:r>
            <w:r>
              <w:rPr>
                <w:sz w:val="22"/>
                <w:szCs w:val="22"/>
              </w:rPr>
              <w:br/>
              <w:t xml:space="preserve">Цвет бумаги: белый </w:t>
            </w:r>
            <w:r>
              <w:rPr>
                <w:sz w:val="22"/>
                <w:szCs w:val="22"/>
              </w:rPr>
              <w:br/>
              <w:t>Ширина рулона: 230 мм              В упаковке 2 рулона</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упак</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10</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1041"/>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18</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Вафельное полотенце</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отбеленное </w:t>
            </w:r>
          </w:p>
          <w:p w:rsidR="00FB4CDA" w:rsidRDefault="00FB4CDA">
            <w:r>
              <w:rPr>
                <w:sz w:val="22"/>
                <w:szCs w:val="22"/>
              </w:rPr>
              <w:t>Материал :100% хлопка.</w:t>
            </w:r>
          </w:p>
          <w:p w:rsidR="00FB4CDA" w:rsidRDefault="00FB4CDA">
            <w:r>
              <w:rPr>
                <w:sz w:val="22"/>
                <w:szCs w:val="22"/>
              </w:rPr>
              <w:t>произведенные по ГОСТу</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10</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19</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Чистящее средство «Пемолюкс»</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 xml:space="preserve">Консистенция: порошок - абразив </w:t>
            </w:r>
            <w:r>
              <w:rPr>
                <w:sz w:val="22"/>
                <w:szCs w:val="22"/>
              </w:rPr>
              <w:br/>
              <w:t xml:space="preserve">Назначение средства: удаление жира, грязи, известкового налета, ржавчин </w:t>
            </w:r>
            <w:r>
              <w:rPr>
                <w:sz w:val="22"/>
                <w:szCs w:val="22"/>
              </w:rPr>
              <w:br/>
              <w:t xml:space="preserve">Обрабатываемая поверхность: кухонные поверхности: столы, плиты, раковины, кафе </w:t>
            </w:r>
            <w:r>
              <w:rPr>
                <w:sz w:val="22"/>
                <w:szCs w:val="22"/>
              </w:rPr>
              <w:br/>
              <w:t>Объем/вес: 400 г</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20</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Спрей от укусов насекомых</w:t>
            </w:r>
          </w:p>
        </w:tc>
        <w:tc>
          <w:tcPr>
            <w:tcW w:w="3159" w:type="dxa"/>
            <w:tcBorders>
              <w:top w:val="single" w:sz="4" w:space="0" w:color="auto"/>
              <w:left w:val="single" w:sz="4" w:space="0" w:color="auto"/>
              <w:bottom w:val="single" w:sz="4" w:space="0" w:color="auto"/>
              <w:right w:val="single" w:sz="4" w:space="0" w:color="auto"/>
            </w:tcBorders>
          </w:tcPr>
          <w:p w:rsidR="00FB4CDA" w:rsidRDefault="00FB4CDA">
            <w:r>
              <w:rPr>
                <w:sz w:val="22"/>
                <w:szCs w:val="22"/>
              </w:rPr>
              <w:t>Назначение: средство, предназначенное для предотвращения укусов насекомых</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r w:rsidR="00FB4CDA" w:rsidTr="002A4AC1">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rPr>
                <w:color w:val="000000"/>
              </w:rPr>
            </w:pPr>
            <w:r>
              <w:rPr>
                <w:color w:val="000000"/>
                <w:sz w:val="22"/>
                <w:szCs w:val="22"/>
              </w:rPr>
              <w:t>21</w:t>
            </w:r>
          </w:p>
        </w:tc>
        <w:tc>
          <w:tcPr>
            <w:tcW w:w="2520" w:type="dxa"/>
            <w:tcBorders>
              <w:top w:val="single" w:sz="4" w:space="0" w:color="auto"/>
              <w:left w:val="single" w:sz="4" w:space="0" w:color="auto"/>
              <w:bottom w:val="single" w:sz="4" w:space="0" w:color="auto"/>
              <w:right w:val="single" w:sz="4" w:space="0" w:color="auto"/>
            </w:tcBorders>
            <w:vAlign w:val="center"/>
          </w:tcPr>
          <w:p w:rsidR="00FB4CDA" w:rsidRDefault="00FB4CDA">
            <w:r>
              <w:rPr>
                <w:sz w:val="22"/>
                <w:szCs w:val="22"/>
              </w:rPr>
              <w:t>Жидкость от комаров</w:t>
            </w:r>
          </w:p>
        </w:tc>
        <w:tc>
          <w:tcPr>
            <w:tcW w:w="3159" w:type="dxa"/>
            <w:tcBorders>
              <w:top w:val="single" w:sz="4" w:space="0" w:color="auto"/>
              <w:left w:val="single" w:sz="4" w:space="0" w:color="auto"/>
              <w:bottom w:val="single" w:sz="4" w:space="0" w:color="auto"/>
              <w:right w:val="single" w:sz="4" w:space="0" w:color="auto"/>
            </w:tcBorders>
          </w:tcPr>
          <w:p w:rsidR="00FB4CDA" w:rsidRDefault="00FB4CDA">
            <w:pPr>
              <w:rPr>
                <w:color w:val="000000"/>
              </w:rPr>
            </w:pPr>
          </w:p>
          <w:p w:rsidR="00FB4CDA" w:rsidRDefault="00FB4CDA">
            <w:pPr>
              <w:rPr>
                <w:color w:val="000000"/>
              </w:rPr>
            </w:pPr>
            <w:r>
              <w:rPr>
                <w:color w:val="000000"/>
                <w:sz w:val="22"/>
                <w:szCs w:val="22"/>
              </w:rPr>
              <w:t>Объем: 30 мл,  Длительностей действия: 30 ночей.</w:t>
            </w:r>
          </w:p>
        </w:tc>
        <w:tc>
          <w:tcPr>
            <w:tcW w:w="900"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шт</w:t>
            </w:r>
          </w:p>
        </w:tc>
        <w:tc>
          <w:tcPr>
            <w:tcW w:w="981" w:type="dxa"/>
            <w:tcBorders>
              <w:top w:val="single" w:sz="4" w:space="0" w:color="auto"/>
              <w:left w:val="single" w:sz="4" w:space="0" w:color="auto"/>
              <w:bottom w:val="single" w:sz="4" w:space="0" w:color="auto"/>
              <w:right w:val="single" w:sz="4" w:space="0" w:color="auto"/>
            </w:tcBorders>
            <w:vAlign w:val="center"/>
          </w:tcPr>
          <w:p w:rsidR="00FB4CDA" w:rsidRDefault="00FB4CDA">
            <w:pPr>
              <w:jc w:val="center"/>
            </w:pPr>
            <w:r>
              <w:rPr>
                <w:sz w:val="22"/>
                <w:szCs w:val="22"/>
              </w:rPr>
              <w:t>2</w:t>
            </w:r>
          </w:p>
        </w:tc>
        <w:tc>
          <w:tcPr>
            <w:tcW w:w="4227"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3948" w:type="dxa"/>
            <w:tcBorders>
              <w:top w:val="single" w:sz="4" w:space="0" w:color="auto"/>
              <w:left w:val="single" w:sz="4" w:space="0" w:color="auto"/>
              <w:bottom w:val="single" w:sz="4" w:space="0" w:color="auto"/>
              <w:right w:val="single" w:sz="4" w:space="0" w:color="auto"/>
            </w:tcBorders>
          </w:tcPr>
          <w:p w:rsidR="00FB4CDA" w:rsidRDefault="00FB4CDA">
            <w:pPr>
              <w:jc w:val="center"/>
            </w:pPr>
          </w:p>
        </w:tc>
        <w:tc>
          <w:tcPr>
            <w:tcW w:w="1278" w:type="dxa"/>
            <w:tcBorders>
              <w:top w:val="single" w:sz="4" w:space="0" w:color="auto"/>
              <w:left w:val="single" w:sz="4" w:space="0" w:color="auto"/>
              <w:bottom w:val="single" w:sz="4" w:space="0" w:color="auto"/>
              <w:right w:val="single" w:sz="4" w:space="0" w:color="auto"/>
            </w:tcBorders>
          </w:tcPr>
          <w:p w:rsidR="00FB4CDA" w:rsidRDefault="00FB4CDA">
            <w:pPr>
              <w:jc w:val="center"/>
            </w:pPr>
          </w:p>
        </w:tc>
      </w:tr>
    </w:tbl>
    <w:p w:rsidR="00FB4CDA" w:rsidRDefault="00FB4CDA" w:rsidP="002A4AC1"/>
    <w:p w:rsidR="00FB4CDA" w:rsidRDefault="00FB4CDA" w:rsidP="002A4AC1"/>
    <w:p w:rsidR="00FB4CDA" w:rsidRDefault="00FB4CDA" w:rsidP="002A4AC1">
      <w:pPr>
        <w:jc w:val="both"/>
      </w:pPr>
      <w:r>
        <w:t>2. Итого стоимость товара по настоящей спецификации составляет: _______ (____________) рублей _____ копеек, в том числе НДС 18 % _______ (____________) рублей _____ копеек.</w:t>
      </w:r>
    </w:p>
    <w:p w:rsidR="00FB4CDA" w:rsidRDefault="00FB4CDA" w:rsidP="002A4AC1">
      <w:pPr>
        <w:jc w:val="both"/>
      </w:pPr>
      <w:r>
        <w:t>3. Представитель Заказчика - грузополучатель: работник Отдельной группы №1 Филиал № 1 ФГУП "Атом-охрана"- по доверенности.</w:t>
      </w:r>
    </w:p>
    <w:p w:rsidR="00FB4CDA" w:rsidRDefault="00FB4CDA" w:rsidP="002A4AC1">
      <w:pPr>
        <w:jc w:val="both"/>
      </w:pPr>
      <w:r>
        <w:t xml:space="preserve">4. Адрес поставки: 157049 Костромская обл., Буйский р-н, </w:t>
      </w:r>
    </w:p>
    <w:p w:rsidR="00FB4CDA" w:rsidRDefault="00FB4CDA" w:rsidP="002A4AC1">
      <w:pPr>
        <w:jc w:val="both"/>
      </w:pPr>
      <w:r>
        <w:t>п.г.т. Чистые Боры, Промзона-2, д.1</w:t>
      </w:r>
    </w:p>
    <w:p w:rsidR="00FB4CDA" w:rsidRDefault="00FB4CDA" w:rsidP="002A4AC1">
      <w:pPr>
        <w:jc w:val="both"/>
      </w:pPr>
      <w:r>
        <w:t>5. Реквизиты для оформления счета-фактуры:</w:t>
      </w:r>
    </w:p>
    <w:p w:rsidR="00FB4CDA" w:rsidRDefault="00FB4CDA" w:rsidP="002A4AC1">
      <w:pPr>
        <w:shd w:val="clear" w:color="auto" w:fill="FFFFFF"/>
        <w:ind w:left="10"/>
      </w:pPr>
      <w:r>
        <w:t xml:space="preserve">     Грузополучатель и его адрес: </w:t>
      </w:r>
    </w:p>
    <w:p w:rsidR="00FB4CDA" w:rsidRDefault="00FB4CDA" w:rsidP="002A4AC1">
      <w:pPr>
        <w:shd w:val="clear" w:color="auto" w:fill="FFFFFF"/>
        <w:ind w:left="10"/>
      </w:pPr>
      <w:r>
        <w:t xml:space="preserve">    Филиал № 1ФГУП «Атом-охрана» </w:t>
      </w:r>
    </w:p>
    <w:p w:rsidR="00FB4CDA" w:rsidRDefault="00FB4CDA" w:rsidP="002A4AC1">
      <w:pPr>
        <w:shd w:val="clear" w:color="auto" w:fill="FFFFFF"/>
        <w:ind w:left="10"/>
      </w:pPr>
      <w:r>
        <w:t xml:space="preserve">     ИНН/КПП грузополучателя: 7706289940/ 502943001</w:t>
      </w:r>
    </w:p>
    <w:p w:rsidR="00FB4CDA" w:rsidRDefault="00FB4CDA" w:rsidP="002A4AC1">
      <w:pPr>
        <w:shd w:val="clear" w:color="auto" w:fill="FFFFFF"/>
        <w:ind w:left="10"/>
      </w:pPr>
      <w:r>
        <w:t xml:space="preserve">    141007,Мытищинский р-он, г. Мытищи,</w:t>
      </w:r>
    </w:p>
    <w:p w:rsidR="00FB4CDA" w:rsidRDefault="00FB4CDA" w:rsidP="002A4AC1">
      <w:pPr>
        <w:shd w:val="clear" w:color="auto" w:fill="FFFFFF"/>
        <w:ind w:left="10"/>
      </w:pPr>
      <w:r>
        <w:t xml:space="preserve">    ул. Хлебозаводская, д.2,кор.9</w:t>
      </w:r>
    </w:p>
    <w:p w:rsidR="00FB4CDA" w:rsidRDefault="00FB4CDA" w:rsidP="002A4AC1">
      <w:r>
        <w:t xml:space="preserve">     Заказчик и его адрес: ФГУП « Атом-охрана»</w:t>
      </w:r>
    </w:p>
    <w:p w:rsidR="00FB4CDA" w:rsidRDefault="00FB4CDA" w:rsidP="002A4AC1">
      <w:r>
        <w:t xml:space="preserve">     123060, г. Москва,      Расплетина ул., д.3.</w:t>
      </w:r>
    </w:p>
    <w:p w:rsidR="00FB4CDA" w:rsidRDefault="00FB4CDA" w:rsidP="002A4AC1">
      <w:r>
        <w:t xml:space="preserve">     ИНН/КПП грузополучателя: 7706289940/ 773401001</w:t>
      </w:r>
    </w:p>
    <w:p w:rsidR="00FB4CDA" w:rsidRDefault="00FB4CDA" w:rsidP="002A4AC1"/>
    <w:p w:rsidR="00FB4CDA" w:rsidRDefault="00FB4CDA" w:rsidP="002A4AC1">
      <w:pPr>
        <w:jc w:val="right"/>
      </w:pPr>
    </w:p>
    <w:p w:rsidR="00FB4CDA" w:rsidRDefault="00FB4CDA" w:rsidP="002A4AC1">
      <w:pPr>
        <w:shd w:val="clear" w:color="auto" w:fill="FFFFFF"/>
        <w:tabs>
          <w:tab w:val="left" w:pos="9072"/>
        </w:tabs>
        <w:spacing w:after="100" w:afterAutospacing="1" w:line="271" w:lineRule="exact"/>
        <w:ind w:right="-357"/>
      </w:pPr>
      <w:r>
        <w:t xml:space="preserve">                                                         Подписи сторон:</w:t>
      </w:r>
    </w:p>
    <w:p w:rsidR="00FB4CDA" w:rsidRDefault="00FB4CDA" w:rsidP="002A4AC1">
      <w:r>
        <w:t>От Поставщика:</w:t>
      </w:r>
      <w:r>
        <w:tab/>
      </w:r>
      <w:r>
        <w:tab/>
      </w:r>
      <w:r>
        <w:tab/>
      </w:r>
      <w:r>
        <w:tab/>
      </w:r>
      <w:r>
        <w:tab/>
        <w:t xml:space="preserve">                   От Заказчика:</w:t>
      </w:r>
    </w:p>
    <w:p w:rsidR="00FB4CDA" w:rsidRDefault="00FB4CDA" w:rsidP="002A4AC1">
      <w:r>
        <w:t xml:space="preserve">                                 </w:t>
      </w:r>
      <w:r>
        <w:tab/>
      </w:r>
      <w:r>
        <w:tab/>
        <w:t xml:space="preserve">                                                      Директор филиала № 1</w:t>
      </w:r>
    </w:p>
    <w:p w:rsidR="00FB4CDA" w:rsidRDefault="00FB4CDA" w:rsidP="002A4AC1">
      <w:r>
        <w:t xml:space="preserve">                                                                                                     ФГУП «Атом-охрана» </w:t>
      </w:r>
    </w:p>
    <w:p w:rsidR="00FB4CDA" w:rsidRDefault="00FB4CDA" w:rsidP="002A4AC1">
      <w:r>
        <w:t xml:space="preserve">                                                                                                     А.Н.Артамонов    </w:t>
      </w:r>
    </w:p>
    <w:p w:rsidR="00FB4CDA" w:rsidRDefault="00FB4CDA" w:rsidP="002A4AC1">
      <w:r>
        <w:t xml:space="preserve">________________                                                                     __________________        </w:t>
      </w:r>
    </w:p>
    <w:p w:rsidR="00FB4CDA" w:rsidRDefault="00FB4CDA" w:rsidP="002A4AC1">
      <w:pPr>
        <w:jc w:val="both"/>
      </w:pPr>
    </w:p>
    <w:p w:rsidR="00FB4CDA" w:rsidRDefault="00FB4CDA" w:rsidP="002A4AC1">
      <w:pPr>
        <w:jc w:val="both"/>
        <w:sectPr w:rsidR="00FB4CDA">
          <w:pgSz w:w="11906" w:h="16838"/>
          <w:pgMar w:top="709" w:right="850" w:bottom="426" w:left="1701" w:header="708" w:footer="708" w:gutter="0"/>
          <w:cols w:space="720"/>
        </w:sectPr>
      </w:pPr>
      <w:r>
        <w:t>«______»_________2015г.                                                        «______»_________2015г.</w:t>
      </w:r>
      <w:r>
        <w:tab/>
      </w:r>
    </w:p>
    <w:p w:rsidR="00FB4CDA" w:rsidRDefault="00FB4CDA" w:rsidP="0052290A"/>
    <w:p w:rsidR="00FB4CDA" w:rsidRPr="00D76D31" w:rsidRDefault="00FB4CDA" w:rsidP="00421009">
      <w:pPr>
        <w:jc w:val="right"/>
        <w:rPr>
          <w:bCs/>
        </w:rPr>
      </w:pPr>
      <w:r>
        <w:rPr>
          <w:bCs/>
        </w:rPr>
        <w:t>Приложение № 2</w:t>
      </w:r>
    </w:p>
    <w:p w:rsidR="00FB4CDA" w:rsidRDefault="00FB4CDA" w:rsidP="00421009">
      <w:pPr>
        <w:jc w:val="right"/>
      </w:pPr>
      <w:r>
        <w:t>к Договору №_____ от «___» ______ 2015г.</w:t>
      </w:r>
    </w:p>
    <w:p w:rsidR="00FB4CDA" w:rsidRDefault="00FB4CDA" w:rsidP="00421009">
      <w:pPr>
        <w:jc w:val="right"/>
      </w:pPr>
    </w:p>
    <w:p w:rsidR="00FB4CDA" w:rsidRDefault="00FB4CDA" w:rsidP="00421009">
      <w:pPr>
        <w:jc w:val="center"/>
      </w:pPr>
      <w:r>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FB4CDA" w:rsidTr="008948B5">
        <w:trPr>
          <w:trHeight w:val="1590"/>
        </w:trPr>
        <w:tc>
          <w:tcPr>
            <w:tcW w:w="1809" w:type="dxa"/>
            <w:vAlign w:val="center"/>
          </w:tcPr>
          <w:p w:rsidR="00FB4CDA" w:rsidRDefault="00FB4CDA" w:rsidP="008948B5">
            <w:pPr>
              <w:rPr>
                <w:i/>
                <w:iCs/>
              </w:rPr>
            </w:pPr>
            <w:r>
              <w:rPr>
                <w:i/>
                <w:iCs/>
              </w:rPr>
              <w:t>№ п/п</w:t>
            </w:r>
          </w:p>
        </w:tc>
        <w:tc>
          <w:tcPr>
            <w:tcW w:w="993" w:type="dxa"/>
            <w:vAlign w:val="center"/>
          </w:tcPr>
          <w:p w:rsidR="00FB4CDA" w:rsidRDefault="00FB4CDA" w:rsidP="008948B5">
            <w:pPr>
              <w:ind w:left="-108" w:right="-108"/>
              <w:jc w:val="center"/>
              <w:rPr>
                <w:i/>
                <w:iCs/>
              </w:rPr>
            </w:pPr>
            <w:r>
              <w:rPr>
                <w:i/>
                <w:iCs/>
              </w:rPr>
              <w:t>ИНН</w:t>
            </w:r>
          </w:p>
        </w:tc>
        <w:tc>
          <w:tcPr>
            <w:tcW w:w="850" w:type="dxa"/>
            <w:vAlign w:val="center"/>
          </w:tcPr>
          <w:p w:rsidR="00FB4CDA" w:rsidRDefault="00FB4CDA" w:rsidP="008948B5">
            <w:pPr>
              <w:ind w:left="-108" w:right="-108"/>
              <w:jc w:val="center"/>
              <w:rPr>
                <w:i/>
                <w:iCs/>
              </w:rPr>
            </w:pPr>
            <w:r>
              <w:rPr>
                <w:i/>
                <w:iCs/>
              </w:rPr>
              <w:t>ОГРН</w:t>
            </w:r>
          </w:p>
        </w:tc>
        <w:tc>
          <w:tcPr>
            <w:tcW w:w="851" w:type="dxa"/>
            <w:vAlign w:val="center"/>
          </w:tcPr>
          <w:p w:rsidR="00FB4CDA" w:rsidRDefault="00FB4CDA" w:rsidP="008948B5">
            <w:pPr>
              <w:ind w:left="-108" w:right="-108"/>
              <w:jc w:val="center"/>
              <w:rPr>
                <w:i/>
                <w:iCs/>
              </w:rPr>
            </w:pPr>
            <w:r>
              <w:rPr>
                <w:i/>
                <w:iCs/>
              </w:rPr>
              <w:t>Наименование краткое</w:t>
            </w:r>
          </w:p>
        </w:tc>
        <w:tc>
          <w:tcPr>
            <w:tcW w:w="708" w:type="dxa"/>
            <w:vAlign w:val="center"/>
          </w:tcPr>
          <w:p w:rsidR="00FB4CDA" w:rsidRDefault="00FB4CDA" w:rsidP="008948B5">
            <w:pPr>
              <w:ind w:left="-108" w:right="-108"/>
              <w:jc w:val="center"/>
              <w:rPr>
                <w:i/>
                <w:iCs/>
              </w:rPr>
            </w:pPr>
            <w:r>
              <w:rPr>
                <w:i/>
                <w:iCs/>
              </w:rPr>
              <w:t>Код ОКВЭД</w:t>
            </w:r>
          </w:p>
        </w:tc>
        <w:tc>
          <w:tcPr>
            <w:tcW w:w="1418" w:type="dxa"/>
            <w:vAlign w:val="center"/>
          </w:tcPr>
          <w:p w:rsidR="00FB4CDA" w:rsidRDefault="00FB4CDA" w:rsidP="008948B5">
            <w:pPr>
              <w:ind w:left="-108" w:right="-108"/>
              <w:jc w:val="center"/>
              <w:rPr>
                <w:i/>
                <w:iCs/>
              </w:rPr>
            </w:pPr>
            <w:r>
              <w:rPr>
                <w:i/>
                <w:iCs/>
              </w:rPr>
              <w:t>Фамилия, Имя, Отчество руководителя</w:t>
            </w:r>
          </w:p>
        </w:tc>
        <w:tc>
          <w:tcPr>
            <w:tcW w:w="1276" w:type="dxa"/>
            <w:vAlign w:val="center"/>
          </w:tcPr>
          <w:p w:rsidR="00FB4CDA" w:rsidRDefault="00FB4CDA" w:rsidP="008948B5">
            <w:pPr>
              <w:ind w:left="-108" w:right="-108"/>
              <w:jc w:val="center"/>
              <w:rPr>
                <w:i/>
                <w:iCs/>
              </w:rPr>
            </w:pPr>
            <w:r>
              <w:rPr>
                <w:i/>
                <w:iCs/>
              </w:rPr>
              <w:t>Серия и номер документа, удостоверяющего личность руководителя</w:t>
            </w:r>
          </w:p>
        </w:tc>
        <w:tc>
          <w:tcPr>
            <w:tcW w:w="567" w:type="dxa"/>
          </w:tcPr>
          <w:p w:rsidR="00FB4CDA" w:rsidRDefault="00FB4CDA" w:rsidP="008948B5">
            <w:pPr>
              <w:ind w:left="-108" w:right="-108"/>
              <w:jc w:val="center"/>
              <w:rPr>
                <w:i/>
                <w:iCs/>
              </w:rPr>
            </w:pPr>
            <w:r>
              <w:rPr>
                <w:i/>
                <w:iCs/>
              </w:rPr>
              <w:t>№ п/п</w:t>
            </w:r>
          </w:p>
        </w:tc>
        <w:tc>
          <w:tcPr>
            <w:tcW w:w="567" w:type="dxa"/>
            <w:vAlign w:val="center"/>
          </w:tcPr>
          <w:p w:rsidR="00FB4CDA" w:rsidRDefault="00FB4CDA" w:rsidP="008948B5">
            <w:pPr>
              <w:ind w:left="-108" w:right="-108"/>
              <w:jc w:val="center"/>
              <w:rPr>
                <w:i/>
                <w:iCs/>
              </w:rPr>
            </w:pPr>
            <w:r>
              <w:rPr>
                <w:i/>
                <w:iCs/>
              </w:rPr>
              <w:t>ИНН</w:t>
            </w:r>
          </w:p>
        </w:tc>
        <w:tc>
          <w:tcPr>
            <w:tcW w:w="708" w:type="dxa"/>
            <w:vAlign w:val="center"/>
          </w:tcPr>
          <w:p w:rsidR="00FB4CDA" w:rsidRDefault="00FB4CDA" w:rsidP="008948B5">
            <w:pPr>
              <w:ind w:left="-108" w:right="-108"/>
              <w:jc w:val="center"/>
              <w:rPr>
                <w:i/>
                <w:iCs/>
              </w:rPr>
            </w:pPr>
            <w:r>
              <w:rPr>
                <w:i/>
                <w:iCs/>
              </w:rPr>
              <w:t>ОГРН</w:t>
            </w:r>
          </w:p>
        </w:tc>
        <w:tc>
          <w:tcPr>
            <w:tcW w:w="993" w:type="dxa"/>
            <w:vAlign w:val="center"/>
          </w:tcPr>
          <w:p w:rsidR="00FB4CDA" w:rsidRDefault="00FB4CDA" w:rsidP="008948B5">
            <w:pPr>
              <w:ind w:left="-108" w:right="-108"/>
              <w:jc w:val="center"/>
              <w:rPr>
                <w:i/>
                <w:iCs/>
              </w:rPr>
            </w:pPr>
            <w:r>
              <w:rPr>
                <w:i/>
                <w:iCs/>
              </w:rPr>
              <w:t>Наименование краткое</w:t>
            </w:r>
          </w:p>
        </w:tc>
        <w:tc>
          <w:tcPr>
            <w:tcW w:w="992" w:type="dxa"/>
            <w:vAlign w:val="center"/>
          </w:tcPr>
          <w:p w:rsidR="00FB4CDA" w:rsidRDefault="00FB4CDA" w:rsidP="008948B5">
            <w:pPr>
              <w:ind w:left="-108" w:right="-108"/>
              <w:jc w:val="center"/>
              <w:rPr>
                <w:i/>
                <w:iCs/>
              </w:rPr>
            </w:pPr>
            <w:r>
              <w:rPr>
                <w:i/>
                <w:iCs/>
              </w:rPr>
              <w:t>Адрес регистрации</w:t>
            </w:r>
          </w:p>
        </w:tc>
        <w:tc>
          <w:tcPr>
            <w:tcW w:w="850" w:type="dxa"/>
            <w:vAlign w:val="center"/>
          </w:tcPr>
          <w:p w:rsidR="00FB4CDA" w:rsidRDefault="00FB4CDA" w:rsidP="008948B5">
            <w:pPr>
              <w:ind w:left="-108" w:right="-108"/>
              <w:jc w:val="center"/>
              <w:rPr>
                <w:i/>
                <w:iCs/>
              </w:rPr>
            </w:pPr>
            <w:r>
              <w:rPr>
                <w:i/>
                <w:iCs/>
              </w:rPr>
              <w:t>Серия и номер документа, удостоверяющего личность (для физического лица)</w:t>
            </w:r>
          </w:p>
        </w:tc>
        <w:tc>
          <w:tcPr>
            <w:tcW w:w="1134" w:type="dxa"/>
          </w:tcPr>
          <w:p w:rsidR="00FB4CDA" w:rsidRDefault="00FB4CDA" w:rsidP="008948B5">
            <w:pPr>
              <w:jc w:val="center"/>
              <w:rPr>
                <w:i/>
                <w:iCs/>
              </w:rPr>
            </w:pPr>
            <w:r>
              <w:rPr>
                <w:i/>
                <w:iCs/>
              </w:rPr>
              <w:t>Руководи-тель / участник / акционер / бенефициар</w:t>
            </w:r>
          </w:p>
        </w:tc>
        <w:tc>
          <w:tcPr>
            <w:tcW w:w="992" w:type="dxa"/>
          </w:tcPr>
          <w:p w:rsidR="00FB4CDA" w:rsidRDefault="00FB4CDA" w:rsidP="008948B5">
            <w:pPr>
              <w:jc w:val="center"/>
              <w:rPr>
                <w:i/>
                <w:iCs/>
              </w:rPr>
            </w:pPr>
            <w:r>
              <w:rPr>
                <w:i/>
                <w:iCs/>
              </w:rPr>
              <w:t>Источники информации</w:t>
            </w:r>
          </w:p>
        </w:tc>
      </w:tr>
      <w:tr w:rsidR="00FB4CDA" w:rsidTr="008948B5">
        <w:trPr>
          <w:trHeight w:val="315"/>
        </w:trPr>
        <w:tc>
          <w:tcPr>
            <w:tcW w:w="1809" w:type="dxa"/>
            <w:noWrap/>
            <w:vAlign w:val="center"/>
          </w:tcPr>
          <w:p w:rsidR="00FB4CDA" w:rsidRDefault="00FB4CDA" w:rsidP="008948B5">
            <w:pPr>
              <w:jc w:val="center"/>
              <w:rPr>
                <w:i/>
                <w:iCs/>
              </w:rPr>
            </w:pPr>
            <w:r>
              <w:rPr>
                <w:i/>
                <w:iCs/>
              </w:rPr>
              <w:t>1</w:t>
            </w:r>
          </w:p>
        </w:tc>
        <w:tc>
          <w:tcPr>
            <w:tcW w:w="993" w:type="dxa"/>
            <w:noWrap/>
            <w:vAlign w:val="center"/>
          </w:tcPr>
          <w:p w:rsidR="00FB4CDA" w:rsidRDefault="00FB4CDA" w:rsidP="008948B5">
            <w:pPr>
              <w:jc w:val="center"/>
              <w:rPr>
                <w:i/>
                <w:iCs/>
              </w:rPr>
            </w:pPr>
            <w:r>
              <w:rPr>
                <w:i/>
                <w:iCs/>
              </w:rPr>
              <w:t>2</w:t>
            </w:r>
          </w:p>
        </w:tc>
        <w:tc>
          <w:tcPr>
            <w:tcW w:w="850" w:type="dxa"/>
            <w:noWrap/>
            <w:vAlign w:val="center"/>
          </w:tcPr>
          <w:p w:rsidR="00FB4CDA" w:rsidRDefault="00FB4CDA" w:rsidP="008948B5">
            <w:pPr>
              <w:jc w:val="center"/>
              <w:rPr>
                <w:i/>
                <w:iCs/>
              </w:rPr>
            </w:pPr>
            <w:r>
              <w:rPr>
                <w:i/>
                <w:iCs/>
              </w:rPr>
              <w:t>3</w:t>
            </w:r>
          </w:p>
        </w:tc>
        <w:tc>
          <w:tcPr>
            <w:tcW w:w="851" w:type="dxa"/>
            <w:noWrap/>
            <w:vAlign w:val="center"/>
          </w:tcPr>
          <w:p w:rsidR="00FB4CDA" w:rsidRDefault="00FB4CDA" w:rsidP="008948B5">
            <w:pPr>
              <w:jc w:val="center"/>
              <w:rPr>
                <w:i/>
                <w:iCs/>
              </w:rPr>
            </w:pPr>
            <w:r>
              <w:rPr>
                <w:i/>
                <w:iCs/>
              </w:rPr>
              <w:t>4</w:t>
            </w:r>
          </w:p>
        </w:tc>
        <w:tc>
          <w:tcPr>
            <w:tcW w:w="708" w:type="dxa"/>
            <w:noWrap/>
            <w:vAlign w:val="center"/>
          </w:tcPr>
          <w:p w:rsidR="00FB4CDA" w:rsidRDefault="00FB4CDA" w:rsidP="008948B5">
            <w:pPr>
              <w:jc w:val="center"/>
              <w:rPr>
                <w:i/>
                <w:iCs/>
              </w:rPr>
            </w:pPr>
            <w:r>
              <w:rPr>
                <w:i/>
                <w:iCs/>
              </w:rPr>
              <w:t>5</w:t>
            </w:r>
          </w:p>
        </w:tc>
        <w:tc>
          <w:tcPr>
            <w:tcW w:w="1418" w:type="dxa"/>
            <w:noWrap/>
            <w:vAlign w:val="center"/>
          </w:tcPr>
          <w:p w:rsidR="00FB4CDA" w:rsidRDefault="00FB4CDA" w:rsidP="008948B5">
            <w:pPr>
              <w:jc w:val="center"/>
              <w:rPr>
                <w:i/>
                <w:iCs/>
              </w:rPr>
            </w:pPr>
            <w:r>
              <w:rPr>
                <w:i/>
                <w:iCs/>
              </w:rPr>
              <w:t>6</w:t>
            </w:r>
          </w:p>
        </w:tc>
        <w:tc>
          <w:tcPr>
            <w:tcW w:w="1276" w:type="dxa"/>
            <w:noWrap/>
            <w:vAlign w:val="center"/>
          </w:tcPr>
          <w:p w:rsidR="00FB4CDA" w:rsidRDefault="00FB4CDA" w:rsidP="008948B5">
            <w:pPr>
              <w:jc w:val="center"/>
              <w:rPr>
                <w:i/>
                <w:iCs/>
              </w:rPr>
            </w:pPr>
            <w:r>
              <w:rPr>
                <w:i/>
                <w:iCs/>
              </w:rPr>
              <w:t>7</w:t>
            </w:r>
          </w:p>
        </w:tc>
        <w:tc>
          <w:tcPr>
            <w:tcW w:w="567" w:type="dxa"/>
          </w:tcPr>
          <w:p w:rsidR="00FB4CDA" w:rsidRDefault="00FB4CDA" w:rsidP="008948B5">
            <w:pPr>
              <w:jc w:val="center"/>
              <w:rPr>
                <w:i/>
                <w:iCs/>
              </w:rPr>
            </w:pPr>
            <w:r>
              <w:rPr>
                <w:i/>
                <w:iCs/>
              </w:rPr>
              <w:t>8</w:t>
            </w:r>
          </w:p>
        </w:tc>
        <w:tc>
          <w:tcPr>
            <w:tcW w:w="567" w:type="dxa"/>
          </w:tcPr>
          <w:p w:rsidR="00FB4CDA" w:rsidRDefault="00FB4CDA" w:rsidP="008948B5">
            <w:pPr>
              <w:jc w:val="center"/>
              <w:rPr>
                <w:i/>
                <w:iCs/>
              </w:rPr>
            </w:pPr>
            <w:r>
              <w:rPr>
                <w:i/>
                <w:iCs/>
              </w:rPr>
              <w:t>9</w:t>
            </w:r>
          </w:p>
        </w:tc>
        <w:tc>
          <w:tcPr>
            <w:tcW w:w="708" w:type="dxa"/>
          </w:tcPr>
          <w:p w:rsidR="00FB4CDA" w:rsidRDefault="00FB4CDA" w:rsidP="008948B5">
            <w:pPr>
              <w:jc w:val="center"/>
              <w:rPr>
                <w:i/>
                <w:iCs/>
              </w:rPr>
            </w:pPr>
            <w:r>
              <w:rPr>
                <w:i/>
                <w:iCs/>
              </w:rPr>
              <w:t>10</w:t>
            </w:r>
          </w:p>
        </w:tc>
        <w:tc>
          <w:tcPr>
            <w:tcW w:w="993" w:type="dxa"/>
          </w:tcPr>
          <w:p w:rsidR="00FB4CDA" w:rsidRDefault="00FB4CDA" w:rsidP="008948B5">
            <w:pPr>
              <w:jc w:val="center"/>
              <w:rPr>
                <w:i/>
                <w:iCs/>
              </w:rPr>
            </w:pPr>
            <w:r>
              <w:rPr>
                <w:i/>
                <w:iCs/>
              </w:rPr>
              <w:t>11</w:t>
            </w:r>
          </w:p>
        </w:tc>
        <w:tc>
          <w:tcPr>
            <w:tcW w:w="992" w:type="dxa"/>
          </w:tcPr>
          <w:p w:rsidR="00FB4CDA" w:rsidRDefault="00FB4CDA" w:rsidP="008948B5">
            <w:pPr>
              <w:jc w:val="center"/>
              <w:rPr>
                <w:i/>
                <w:iCs/>
              </w:rPr>
            </w:pPr>
            <w:r>
              <w:rPr>
                <w:i/>
                <w:iCs/>
              </w:rPr>
              <w:t>12</w:t>
            </w:r>
          </w:p>
        </w:tc>
        <w:tc>
          <w:tcPr>
            <w:tcW w:w="850" w:type="dxa"/>
          </w:tcPr>
          <w:p w:rsidR="00FB4CDA" w:rsidRDefault="00FB4CDA" w:rsidP="008948B5">
            <w:pPr>
              <w:jc w:val="center"/>
              <w:rPr>
                <w:i/>
                <w:iCs/>
              </w:rPr>
            </w:pPr>
            <w:r>
              <w:rPr>
                <w:i/>
                <w:iCs/>
              </w:rPr>
              <w:t>13</w:t>
            </w:r>
          </w:p>
        </w:tc>
        <w:tc>
          <w:tcPr>
            <w:tcW w:w="1134" w:type="dxa"/>
          </w:tcPr>
          <w:p w:rsidR="00FB4CDA" w:rsidRDefault="00FB4CDA" w:rsidP="008948B5">
            <w:pPr>
              <w:jc w:val="center"/>
              <w:rPr>
                <w:i/>
                <w:iCs/>
              </w:rPr>
            </w:pPr>
            <w:r>
              <w:rPr>
                <w:i/>
                <w:iCs/>
              </w:rPr>
              <w:t>14</w:t>
            </w:r>
          </w:p>
        </w:tc>
        <w:tc>
          <w:tcPr>
            <w:tcW w:w="992" w:type="dxa"/>
          </w:tcPr>
          <w:p w:rsidR="00FB4CDA" w:rsidRDefault="00FB4CDA" w:rsidP="008948B5">
            <w:pPr>
              <w:jc w:val="center"/>
              <w:rPr>
                <w:i/>
                <w:iCs/>
              </w:rPr>
            </w:pPr>
            <w:r>
              <w:rPr>
                <w:i/>
                <w:iCs/>
              </w:rPr>
              <w:t>15</w:t>
            </w:r>
          </w:p>
        </w:tc>
      </w:tr>
      <w:tr w:rsidR="00FB4CDA" w:rsidTr="008948B5">
        <w:trPr>
          <w:trHeight w:val="630"/>
        </w:trPr>
        <w:tc>
          <w:tcPr>
            <w:tcW w:w="1809" w:type="dxa"/>
            <w:noWrap/>
            <w:vAlign w:val="bottom"/>
          </w:tcPr>
          <w:p w:rsidR="00FB4CDA" w:rsidRDefault="00FB4CDA" w:rsidP="008948B5">
            <w:pPr>
              <w:jc w:val="right"/>
            </w:pPr>
          </w:p>
        </w:tc>
        <w:tc>
          <w:tcPr>
            <w:tcW w:w="993" w:type="dxa"/>
            <w:noWrap/>
            <w:vAlign w:val="bottom"/>
          </w:tcPr>
          <w:p w:rsidR="00FB4CDA" w:rsidRDefault="00FB4CDA" w:rsidP="008948B5">
            <w:pPr>
              <w:ind w:left="-108"/>
              <w:jc w:val="right"/>
            </w:pPr>
          </w:p>
        </w:tc>
        <w:tc>
          <w:tcPr>
            <w:tcW w:w="850" w:type="dxa"/>
            <w:noWrap/>
            <w:vAlign w:val="bottom"/>
          </w:tcPr>
          <w:p w:rsidR="00FB4CDA" w:rsidRDefault="00FB4CDA" w:rsidP="008948B5">
            <w:pPr>
              <w:ind w:right="-108"/>
            </w:pPr>
          </w:p>
        </w:tc>
        <w:tc>
          <w:tcPr>
            <w:tcW w:w="851" w:type="dxa"/>
            <w:noWrap/>
            <w:vAlign w:val="bottom"/>
          </w:tcPr>
          <w:p w:rsidR="00FB4CDA" w:rsidRDefault="00FB4CDA" w:rsidP="008948B5"/>
        </w:tc>
        <w:tc>
          <w:tcPr>
            <w:tcW w:w="708" w:type="dxa"/>
            <w:noWrap/>
            <w:vAlign w:val="bottom"/>
          </w:tcPr>
          <w:p w:rsidR="00FB4CDA" w:rsidRDefault="00FB4CDA" w:rsidP="008948B5"/>
        </w:tc>
        <w:tc>
          <w:tcPr>
            <w:tcW w:w="1418" w:type="dxa"/>
            <w:noWrap/>
            <w:vAlign w:val="bottom"/>
          </w:tcPr>
          <w:p w:rsidR="00FB4CDA" w:rsidRDefault="00FB4CDA" w:rsidP="008948B5"/>
        </w:tc>
        <w:tc>
          <w:tcPr>
            <w:tcW w:w="1276" w:type="dxa"/>
            <w:noWrap/>
            <w:vAlign w:val="bottom"/>
          </w:tcPr>
          <w:p w:rsidR="00FB4CDA" w:rsidRDefault="00FB4CDA" w:rsidP="008948B5"/>
        </w:tc>
        <w:tc>
          <w:tcPr>
            <w:tcW w:w="567" w:type="dxa"/>
          </w:tcPr>
          <w:p w:rsidR="00FB4CDA" w:rsidRDefault="00FB4CDA" w:rsidP="008948B5"/>
        </w:tc>
        <w:tc>
          <w:tcPr>
            <w:tcW w:w="567" w:type="dxa"/>
          </w:tcPr>
          <w:p w:rsidR="00FB4CDA" w:rsidRDefault="00FB4CDA" w:rsidP="008948B5"/>
        </w:tc>
        <w:tc>
          <w:tcPr>
            <w:tcW w:w="708" w:type="dxa"/>
          </w:tcPr>
          <w:p w:rsidR="00FB4CDA" w:rsidRDefault="00FB4CDA" w:rsidP="008948B5"/>
        </w:tc>
        <w:tc>
          <w:tcPr>
            <w:tcW w:w="993" w:type="dxa"/>
          </w:tcPr>
          <w:p w:rsidR="00FB4CDA" w:rsidRDefault="00FB4CDA" w:rsidP="008948B5"/>
        </w:tc>
        <w:tc>
          <w:tcPr>
            <w:tcW w:w="992" w:type="dxa"/>
          </w:tcPr>
          <w:p w:rsidR="00FB4CDA" w:rsidRDefault="00FB4CDA" w:rsidP="008948B5"/>
        </w:tc>
        <w:tc>
          <w:tcPr>
            <w:tcW w:w="850" w:type="dxa"/>
          </w:tcPr>
          <w:p w:rsidR="00FB4CDA" w:rsidRDefault="00FB4CDA" w:rsidP="008948B5"/>
        </w:tc>
        <w:tc>
          <w:tcPr>
            <w:tcW w:w="1134" w:type="dxa"/>
          </w:tcPr>
          <w:p w:rsidR="00FB4CDA" w:rsidRDefault="00FB4CDA" w:rsidP="008948B5"/>
        </w:tc>
        <w:tc>
          <w:tcPr>
            <w:tcW w:w="992" w:type="dxa"/>
          </w:tcPr>
          <w:p w:rsidR="00FB4CDA" w:rsidRDefault="00FB4CDA" w:rsidP="008948B5"/>
        </w:tc>
      </w:tr>
      <w:tr w:rsidR="00FB4CDA" w:rsidTr="008948B5">
        <w:trPr>
          <w:trHeight w:val="699"/>
        </w:trPr>
        <w:tc>
          <w:tcPr>
            <w:tcW w:w="1809" w:type="dxa"/>
            <w:noWrap/>
            <w:vAlign w:val="bottom"/>
          </w:tcPr>
          <w:p w:rsidR="00FB4CDA" w:rsidRDefault="00FB4CDA" w:rsidP="008948B5"/>
        </w:tc>
        <w:tc>
          <w:tcPr>
            <w:tcW w:w="993" w:type="dxa"/>
            <w:noWrap/>
            <w:vAlign w:val="bottom"/>
          </w:tcPr>
          <w:p w:rsidR="00FB4CDA" w:rsidRDefault="00FB4CDA" w:rsidP="008948B5"/>
        </w:tc>
        <w:tc>
          <w:tcPr>
            <w:tcW w:w="850" w:type="dxa"/>
            <w:noWrap/>
            <w:vAlign w:val="bottom"/>
          </w:tcPr>
          <w:p w:rsidR="00FB4CDA" w:rsidRDefault="00FB4CDA" w:rsidP="008948B5"/>
        </w:tc>
        <w:tc>
          <w:tcPr>
            <w:tcW w:w="851" w:type="dxa"/>
            <w:noWrap/>
            <w:vAlign w:val="bottom"/>
          </w:tcPr>
          <w:p w:rsidR="00FB4CDA" w:rsidRDefault="00FB4CDA" w:rsidP="008948B5"/>
        </w:tc>
        <w:tc>
          <w:tcPr>
            <w:tcW w:w="708" w:type="dxa"/>
            <w:noWrap/>
            <w:vAlign w:val="bottom"/>
          </w:tcPr>
          <w:p w:rsidR="00FB4CDA" w:rsidRDefault="00FB4CDA" w:rsidP="008948B5"/>
        </w:tc>
        <w:tc>
          <w:tcPr>
            <w:tcW w:w="1418" w:type="dxa"/>
            <w:noWrap/>
            <w:vAlign w:val="bottom"/>
          </w:tcPr>
          <w:p w:rsidR="00FB4CDA" w:rsidRDefault="00FB4CDA" w:rsidP="008948B5"/>
        </w:tc>
        <w:tc>
          <w:tcPr>
            <w:tcW w:w="1276" w:type="dxa"/>
            <w:noWrap/>
            <w:vAlign w:val="bottom"/>
          </w:tcPr>
          <w:p w:rsidR="00FB4CDA" w:rsidRDefault="00FB4CDA" w:rsidP="008948B5"/>
        </w:tc>
        <w:tc>
          <w:tcPr>
            <w:tcW w:w="567" w:type="dxa"/>
          </w:tcPr>
          <w:p w:rsidR="00FB4CDA" w:rsidRDefault="00FB4CDA" w:rsidP="008948B5"/>
        </w:tc>
        <w:tc>
          <w:tcPr>
            <w:tcW w:w="567" w:type="dxa"/>
          </w:tcPr>
          <w:p w:rsidR="00FB4CDA" w:rsidRDefault="00FB4CDA" w:rsidP="008948B5"/>
        </w:tc>
        <w:tc>
          <w:tcPr>
            <w:tcW w:w="708" w:type="dxa"/>
          </w:tcPr>
          <w:p w:rsidR="00FB4CDA" w:rsidRDefault="00FB4CDA" w:rsidP="008948B5"/>
        </w:tc>
        <w:tc>
          <w:tcPr>
            <w:tcW w:w="993" w:type="dxa"/>
          </w:tcPr>
          <w:p w:rsidR="00FB4CDA" w:rsidRDefault="00FB4CDA" w:rsidP="008948B5"/>
        </w:tc>
        <w:tc>
          <w:tcPr>
            <w:tcW w:w="992" w:type="dxa"/>
          </w:tcPr>
          <w:p w:rsidR="00FB4CDA" w:rsidRDefault="00FB4CDA" w:rsidP="008948B5"/>
        </w:tc>
        <w:tc>
          <w:tcPr>
            <w:tcW w:w="850" w:type="dxa"/>
          </w:tcPr>
          <w:p w:rsidR="00FB4CDA" w:rsidRDefault="00FB4CDA" w:rsidP="008948B5"/>
        </w:tc>
        <w:tc>
          <w:tcPr>
            <w:tcW w:w="1134" w:type="dxa"/>
          </w:tcPr>
          <w:p w:rsidR="00FB4CDA" w:rsidRDefault="00FB4CDA" w:rsidP="008948B5"/>
        </w:tc>
        <w:tc>
          <w:tcPr>
            <w:tcW w:w="992" w:type="dxa"/>
          </w:tcPr>
          <w:p w:rsidR="00FB4CDA" w:rsidRDefault="00FB4CDA" w:rsidP="008948B5"/>
        </w:tc>
      </w:tr>
    </w:tbl>
    <w:p w:rsidR="00FB4CDA" w:rsidRDefault="00FB4CDA" w:rsidP="00421009"/>
    <w:p w:rsidR="00FB4CDA" w:rsidRDefault="00FB4CDA" w:rsidP="00421009"/>
    <w:p w:rsidR="00FB4CDA" w:rsidRDefault="00FB4CDA" w:rsidP="00421009">
      <w:pPr>
        <w:jc w:val="both"/>
      </w:pPr>
      <w:r>
        <w:t xml:space="preserve">         От </w:t>
      </w:r>
      <w:r>
        <w:rPr>
          <w:color w:val="000000"/>
          <w:spacing w:val="1"/>
        </w:rPr>
        <w:t>Исполнителя</w:t>
      </w:r>
      <w:r>
        <w:t>:</w:t>
      </w:r>
      <w:r>
        <w:tab/>
      </w:r>
      <w:r>
        <w:tab/>
      </w:r>
      <w:r>
        <w:tab/>
      </w:r>
      <w:r>
        <w:tab/>
      </w:r>
      <w:r>
        <w:tab/>
        <w:t xml:space="preserve">                                                                                          От Заказчика:</w:t>
      </w:r>
    </w:p>
    <w:p w:rsidR="00FB4CDA" w:rsidRDefault="00FB4CDA" w:rsidP="00421009">
      <w:pPr>
        <w:jc w:val="both"/>
      </w:pPr>
      <w:r>
        <w:t xml:space="preserve">                                                                                                                                                                                        Директор филиала №1</w:t>
      </w:r>
    </w:p>
    <w:p w:rsidR="00FB4CDA" w:rsidRDefault="00FB4CDA" w:rsidP="00421009">
      <w:pPr>
        <w:jc w:val="both"/>
      </w:pPr>
      <w:r>
        <w:t xml:space="preserve">                                                                                                                                                                                        ФГУП «Атом-охрана»</w:t>
      </w:r>
    </w:p>
    <w:p w:rsidR="00FB4CDA" w:rsidRDefault="00FB4CDA" w:rsidP="00421009">
      <w:pPr>
        <w:jc w:val="both"/>
      </w:pPr>
      <w:r>
        <w:t xml:space="preserve">                                                                                                                                                                                    </w:t>
      </w:r>
    </w:p>
    <w:p w:rsidR="00FB4CDA" w:rsidRDefault="00FB4CDA" w:rsidP="00421009">
      <w:pPr>
        <w:jc w:val="both"/>
      </w:pPr>
      <w:r>
        <w:t xml:space="preserve">                                                                           </w:t>
      </w:r>
    </w:p>
    <w:p w:rsidR="00FB4CDA" w:rsidRDefault="00FB4CDA" w:rsidP="00421009">
      <w:pPr>
        <w:jc w:val="both"/>
      </w:pPr>
      <w:r>
        <w:t xml:space="preserve">        ______________                            </w:t>
      </w:r>
      <w:r>
        <w:tab/>
      </w:r>
      <w:r>
        <w:tab/>
        <w:t xml:space="preserve">                                                                                                     ___________ А.Н. Артамонов </w:t>
      </w:r>
    </w:p>
    <w:p w:rsidR="00FB4CDA" w:rsidRDefault="00FB4CDA" w:rsidP="00421009">
      <w:pPr>
        <w:jc w:val="both"/>
      </w:pPr>
    </w:p>
    <w:p w:rsidR="00FB4CDA" w:rsidRDefault="00FB4CDA" w:rsidP="00421009">
      <w:pPr>
        <w:jc w:val="both"/>
      </w:pPr>
      <w:r>
        <w:t xml:space="preserve">      «______»_______________2015 г.</w:t>
      </w:r>
      <w:r>
        <w:tab/>
      </w:r>
      <w:r>
        <w:tab/>
      </w:r>
      <w:r>
        <w:tab/>
        <w:t xml:space="preserve">                                                                                         «______»_______________2015 г.</w:t>
      </w:r>
    </w:p>
    <w:p w:rsidR="00FB4CDA" w:rsidRDefault="00FB4CDA" w:rsidP="0052290A"/>
    <w:sectPr w:rsidR="00FB4CDA" w:rsidSect="00421009">
      <w:pgSz w:w="16838" w:h="11906" w:orient="landscape"/>
      <w:pgMar w:top="1701" w:right="709" w:bottom="85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CDA" w:rsidRDefault="00FB4CDA" w:rsidP="006E54CA">
      <w:r>
        <w:separator/>
      </w:r>
    </w:p>
  </w:endnote>
  <w:endnote w:type="continuationSeparator" w:id="0">
    <w:p w:rsidR="00FB4CDA" w:rsidRDefault="00FB4CDA" w:rsidP="006E54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CDA" w:rsidRDefault="00FB4CDA" w:rsidP="006E54CA">
      <w:r>
        <w:separator/>
      </w:r>
    </w:p>
  </w:footnote>
  <w:footnote w:type="continuationSeparator" w:id="0">
    <w:p w:rsidR="00FB4CDA" w:rsidRDefault="00FB4CDA" w:rsidP="006E5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137EC"/>
    <w:rsid w:val="0001431A"/>
    <w:rsid w:val="00016CB4"/>
    <w:rsid w:val="00016D92"/>
    <w:rsid w:val="00021E37"/>
    <w:rsid w:val="00031534"/>
    <w:rsid w:val="00032F10"/>
    <w:rsid w:val="00033F41"/>
    <w:rsid w:val="0003576C"/>
    <w:rsid w:val="00036D80"/>
    <w:rsid w:val="000400E0"/>
    <w:rsid w:val="00050411"/>
    <w:rsid w:val="00064E76"/>
    <w:rsid w:val="00070B61"/>
    <w:rsid w:val="000727B2"/>
    <w:rsid w:val="00080905"/>
    <w:rsid w:val="000818D0"/>
    <w:rsid w:val="00091DFE"/>
    <w:rsid w:val="000A1E73"/>
    <w:rsid w:val="000A448E"/>
    <w:rsid w:val="000A5DAD"/>
    <w:rsid w:val="000B6013"/>
    <w:rsid w:val="000D21F5"/>
    <w:rsid w:val="000E08A6"/>
    <w:rsid w:val="000E7C0E"/>
    <w:rsid w:val="001015C2"/>
    <w:rsid w:val="00101DF9"/>
    <w:rsid w:val="00104B00"/>
    <w:rsid w:val="00122864"/>
    <w:rsid w:val="001305B2"/>
    <w:rsid w:val="00130D9B"/>
    <w:rsid w:val="0014333E"/>
    <w:rsid w:val="0015214E"/>
    <w:rsid w:val="0017795E"/>
    <w:rsid w:val="00182FCB"/>
    <w:rsid w:val="001906E5"/>
    <w:rsid w:val="001939DB"/>
    <w:rsid w:val="001977F9"/>
    <w:rsid w:val="001A2E44"/>
    <w:rsid w:val="001A3416"/>
    <w:rsid w:val="001A5720"/>
    <w:rsid w:val="001A69A6"/>
    <w:rsid w:val="001B1BEB"/>
    <w:rsid w:val="001C21D4"/>
    <w:rsid w:val="001C5C1B"/>
    <w:rsid w:val="001C75A5"/>
    <w:rsid w:val="0020761E"/>
    <w:rsid w:val="002146C7"/>
    <w:rsid w:val="00217A9C"/>
    <w:rsid w:val="00221F25"/>
    <w:rsid w:val="00223A67"/>
    <w:rsid w:val="0022476C"/>
    <w:rsid w:val="00226DB3"/>
    <w:rsid w:val="00244588"/>
    <w:rsid w:val="0025752C"/>
    <w:rsid w:val="00257CF5"/>
    <w:rsid w:val="00264FA1"/>
    <w:rsid w:val="00266D49"/>
    <w:rsid w:val="00275DD9"/>
    <w:rsid w:val="00283220"/>
    <w:rsid w:val="002864C0"/>
    <w:rsid w:val="0029409C"/>
    <w:rsid w:val="002956F1"/>
    <w:rsid w:val="002A4AC1"/>
    <w:rsid w:val="002A4B64"/>
    <w:rsid w:val="002B5B51"/>
    <w:rsid w:val="002C171B"/>
    <w:rsid w:val="002C1DBD"/>
    <w:rsid w:val="002C36CC"/>
    <w:rsid w:val="002C5BF1"/>
    <w:rsid w:val="002D507D"/>
    <w:rsid w:val="002F135E"/>
    <w:rsid w:val="002F45F9"/>
    <w:rsid w:val="002F636D"/>
    <w:rsid w:val="0031396F"/>
    <w:rsid w:val="00315538"/>
    <w:rsid w:val="003177E7"/>
    <w:rsid w:val="00324D6C"/>
    <w:rsid w:val="00330A5E"/>
    <w:rsid w:val="003375C7"/>
    <w:rsid w:val="003400FC"/>
    <w:rsid w:val="00346412"/>
    <w:rsid w:val="003552B9"/>
    <w:rsid w:val="00380FFD"/>
    <w:rsid w:val="003A523A"/>
    <w:rsid w:val="003A5489"/>
    <w:rsid w:val="003B17F2"/>
    <w:rsid w:val="003B67CA"/>
    <w:rsid w:val="003C1038"/>
    <w:rsid w:val="003C3A6B"/>
    <w:rsid w:val="003E07F1"/>
    <w:rsid w:val="003E136F"/>
    <w:rsid w:val="003E5574"/>
    <w:rsid w:val="003F240D"/>
    <w:rsid w:val="0040538A"/>
    <w:rsid w:val="00405707"/>
    <w:rsid w:val="00410DAC"/>
    <w:rsid w:val="0041345C"/>
    <w:rsid w:val="00421009"/>
    <w:rsid w:val="0043062B"/>
    <w:rsid w:val="00437D3D"/>
    <w:rsid w:val="004438D9"/>
    <w:rsid w:val="00447882"/>
    <w:rsid w:val="00462BDF"/>
    <w:rsid w:val="00465EAD"/>
    <w:rsid w:val="00467F59"/>
    <w:rsid w:val="0048391C"/>
    <w:rsid w:val="00484A57"/>
    <w:rsid w:val="00497CD0"/>
    <w:rsid w:val="004A35E1"/>
    <w:rsid w:val="004B5CEB"/>
    <w:rsid w:val="004C5201"/>
    <w:rsid w:val="004C757D"/>
    <w:rsid w:val="004D7C6B"/>
    <w:rsid w:val="004F0F41"/>
    <w:rsid w:val="004F7C20"/>
    <w:rsid w:val="005038DC"/>
    <w:rsid w:val="00504965"/>
    <w:rsid w:val="00505B6C"/>
    <w:rsid w:val="00507F5D"/>
    <w:rsid w:val="00515182"/>
    <w:rsid w:val="0052290A"/>
    <w:rsid w:val="0052663C"/>
    <w:rsid w:val="00530361"/>
    <w:rsid w:val="00534C3C"/>
    <w:rsid w:val="00540247"/>
    <w:rsid w:val="00543FA0"/>
    <w:rsid w:val="00547077"/>
    <w:rsid w:val="00547BC2"/>
    <w:rsid w:val="00550598"/>
    <w:rsid w:val="005512A4"/>
    <w:rsid w:val="00551A42"/>
    <w:rsid w:val="00552CC5"/>
    <w:rsid w:val="00553E44"/>
    <w:rsid w:val="00562894"/>
    <w:rsid w:val="00564431"/>
    <w:rsid w:val="00570AC8"/>
    <w:rsid w:val="00572B87"/>
    <w:rsid w:val="00576F81"/>
    <w:rsid w:val="005950EA"/>
    <w:rsid w:val="005A13C5"/>
    <w:rsid w:val="005A2585"/>
    <w:rsid w:val="005C6A9E"/>
    <w:rsid w:val="005D171E"/>
    <w:rsid w:val="005D192C"/>
    <w:rsid w:val="005E18DE"/>
    <w:rsid w:val="005E743A"/>
    <w:rsid w:val="005F04F7"/>
    <w:rsid w:val="005F2DDA"/>
    <w:rsid w:val="006029AC"/>
    <w:rsid w:val="0060453E"/>
    <w:rsid w:val="0060543D"/>
    <w:rsid w:val="00607DC0"/>
    <w:rsid w:val="00612642"/>
    <w:rsid w:val="00617F94"/>
    <w:rsid w:val="00624610"/>
    <w:rsid w:val="00630644"/>
    <w:rsid w:val="00630989"/>
    <w:rsid w:val="006314E7"/>
    <w:rsid w:val="006334BF"/>
    <w:rsid w:val="006337AA"/>
    <w:rsid w:val="0064128E"/>
    <w:rsid w:val="006412BA"/>
    <w:rsid w:val="00657333"/>
    <w:rsid w:val="00665D39"/>
    <w:rsid w:val="0066621F"/>
    <w:rsid w:val="006742AB"/>
    <w:rsid w:val="00680311"/>
    <w:rsid w:val="00681D99"/>
    <w:rsid w:val="00694AD6"/>
    <w:rsid w:val="00695C04"/>
    <w:rsid w:val="006A302E"/>
    <w:rsid w:val="006A7419"/>
    <w:rsid w:val="006A74A3"/>
    <w:rsid w:val="006B0467"/>
    <w:rsid w:val="006B2FD8"/>
    <w:rsid w:val="006C5ECA"/>
    <w:rsid w:val="006C6D7B"/>
    <w:rsid w:val="006E1B39"/>
    <w:rsid w:val="006E3226"/>
    <w:rsid w:val="006E54CA"/>
    <w:rsid w:val="006F0747"/>
    <w:rsid w:val="006F4188"/>
    <w:rsid w:val="006F4459"/>
    <w:rsid w:val="006F5D59"/>
    <w:rsid w:val="006F76C2"/>
    <w:rsid w:val="00701D85"/>
    <w:rsid w:val="00704D69"/>
    <w:rsid w:val="00706852"/>
    <w:rsid w:val="00710B89"/>
    <w:rsid w:val="00712B2F"/>
    <w:rsid w:val="0072747D"/>
    <w:rsid w:val="00733A36"/>
    <w:rsid w:val="00734E7D"/>
    <w:rsid w:val="0073760F"/>
    <w:rsid w:val="00744419"/>
    <w:rsid w:val="007548D2"/>
    <w:rsid w:val="00763556"/>
    <w:rsid w:val="00764B24"/>
    <w:rsid w:val="007765E2"/>
    <w:rsid w:val="00781672"/>
    <w:rsid w:val="00784804"/>
    <w:rsid w:val="00785E96"/>
    <w:rsid w:val="00790F6A"/>
    <w:rsid w:val="007A6D38"/>
    <w:rsid w:val="007C1F98"/>
    <w:rsid w:val="007C2C70"/>
    <w:rsid w:val="007D18D7"/>
    <w:rsid w:val="007E08F4"/>
    <w:rsid w:val="007E4B84"/>
    <w:rsid w:val="007F00E8"/>
    <w:rsid w:val="007F2A56"/>
    <w:rsid w:val="007F388E"/>
    <w:rsid w:val="00800E4A"/>
    <w:rsid w:val="008016B2"/>
    <w:rsid w:val="00811287"/>
    <w:rsid w:val="00811A5E"/>
    <w:rsid w:val="00831C50"/>
    <w:rsid w:val="00840DE8"/>
    <w:rsid w:val="00841EAB"/>
    <w:rsid w:val="00850FDE"/>
    <w:rsid w:val="00852333"/>
    <w:rsid w:val="008553CA"/>
    <w:rsid w:val="008621AF"/>
    <w:rsid w:val="008637FA"/>
    <w:rsid w:val="00865410"/>
    <w:rsid w:val="00866146"/>
    <w:rsid w:val="0087362C"/>
    <w:rsid w:val="00874CDE"/>
    <w:rsid w:val="00876660"/>
    <w:rsid w:val="00880084"/>
    <w:rsid w:val="008863AF"/>
    <w:rsid w:val="0089116C"/>
    <w:rsid w:val="008948B5"/>
    <w:rsid w:val="008A6606"/>
    <w:rsid w:val="008B16DA"/>
    <w:rsid w:val="008B2B3B"/>
    <w:rsid w:val="008B3079"/>
    <w:rsid w:val="008B3393"/>
    <w:rsid w:val="008C329B"/>
    <w:rsid w:val="008C4FCB"/>
    <w:rsid w:val="008D684D"/>
    <w:rsid w:val="008D708F"/>
    <w:rsid w:val="008E4D7E"/>
    <w:rsid w:val="008E7A71"/>
    <w:rsid w:val="008F2122"/>
    <w:rsid w:val="00905479"/>
    <w:rsid w:val="00907EAA"/>
    <w:rsid w:val="00912CAA"/>
    <w:rsid w:val="00922443"/>
    <w:rsid w:val="00934DD4"/>
    <w:rsid w:val="00937BD5"/>
    <w:rsid w:val="009406BC"/>
    <w:rsid w:val="00942B94"/>
    <w:rsid w:val="00952E21"/>
    <w:rsid w:val="00972EB0"/>
    <w:rsid w:val="00974B1D"/>
    <w:rsid w:val="00984F4C"/>
    <w:rsid w:val="00985C90"/>
    <w:rsid w:val="00994DF1"/>
    <w:rsid w:val="0099585C"/>
    <w:rsid w:val="009A5CC0"/>
    <w:rsid w:val="009C30BB"/>
    <w:rsid w:val="009C35A6"/>
    <w:rsid w:val="009D3CED"/>
    <w:rsid w:val="009D661A"/>
    <w:rsid w:val="009E5539"/>
    <w:rsid w:val="009F39B2"/>
    <w:rsid w:val="00A00DDE"/>
    <w:rsid w:val="00A06A76"/>
    <w:rsid w:val="00A202C5"/>
    <w:rsid w:val="00A222FB"/>
    <w:rsid w:val="00A34F10"/>
    <w:rsid w:val="00A42636"/>
    <w:rsid w:val="00A43299"/>
    <w:rsid w:val="00A4362C"/>
    <w:rsid w:val="00A44A19"/>
    <w:rsid w:val="00A460F0"/>
    <w:rsid w:val="00A5416A"/>
    <w:rsid w:val="00A5596F"/>
    <w:rsid w:val="00A606DD"/>
    <w:rsid w:val="00A627FB"/>
    <w:rsid w:val="00A756B7"/>
    <w:rsid w:val="00A766FD"/>
    <w:rsid w:val="00A9591B"/>
    <w:rsid w:val="00A962EB"/>
    <w:rsid w:val="00AA0DA0"/>
    <w:rsid w:val="00AA3D88"/>
    <w:rsid w:val="00AB069D"/>
    <w:rsid w:val="00AB1EA1"/>
    <w:rsid w:val="00AC008E"/>
    <w:rsid w:val="00AC0CE2"/>
    <w:rsid w:val="00AD160A"/>
    <w:rsid w:val="00AD5D43"/>
    <w:rsid w:val="00AE4B90"/>
    <w:rsid w:val="00AE7F7D"/>
    <w:rsid w:val="00AF4A99"/>
    <w:rsid w:val="00AF4BE3"/>
    <w:rsid w:val="00AF5223"/>
    <w:rsid w:val="00B0234F"/>
    <w:rsid w:val="00B04324"/>
    <w:rsid w:val="00B15FBF"/>
    <w:rsid w:val="00B17B1A"/>
    <w:rsid w:val="00B21AF4"/>
    <w:rsid w:val="00B22DFF"/>
    <w:rsid w:val="00B37F0E"/>
    <w:rsid w:val="00B475AD"/>
    <w:rsid w:val="00B5355D"/>
    <w:rsid w:val="00B570BE"/>
    <w:rsid w:val="00B63571"/>
    <w:rsid w:val="00B65EBE"/>
    <w:rsid w:val="00B70C23"/>
    <w:rsid w:val="00B7362B"/>
    <w:rsid w:val="00B737F4"/>
    <w:rsid w:val="00B824F9"/>
    <w:rsid w:val="00B90BC1"/>
    <w:rsid w:val="00B91679"/>
    <w:rsid w:val="00B93F22"/>
    <w:rsid w:val="00BB31A3"/>
    <w:rsid w:val="00BC0309"/>
    <w:rsid w:val="00BC35BC"/>
    <w:rsid w:val="00BD38F3"/>
    <w:rsid w:val="00BD462A"/>
    <w:rsid w:val="00BD58B7"/>
    <w:rsid w:val="00BD613C"/>
    <w:rsid w:val="00BE0C18"/>
    <w:rsid w:val="00BE4E9D"/>
    <w:rsid w:val="00BE7DA8"/>
    <w:rsid w:val="00BF61B9"/>
    <w:rsid w:val="00BF7D54"/>
    <w:rsid w:val="00BF7E2C"/>
    <w:rsid w:val="00C05AC8"/>
    <w:rsid w:val="00C06371"/>
    <w:rsid w:val="00C23098"/>
    <w:rsid w:val="00C257EB"/>
    <w:rsid w:val="00C34928"/>
    <w:rsid w:val="00C3601D"/>
    <w:rsid w:val="00C362A0"/>
    <w:rsid w:val="00C4481A"/>
    <w:rsid w:val="00C504CF"/>
    <w:rsid w:val="00C574FC"/>
    <w:rsid w:val="00C879AF"/>
    <w:rsid w:val="00C943AD"/>
    <w:rsid w:val="00C95A0D"/>
    <w:rsid w:val="00C97230"/>
    <w:rsid w:val="00CB68E1"/>
    <w:rsid w:val="00CC4C2D"/>
    <w:rsid w:val="00CD2A53"/>
    <w:rsid w:val="00CD2D8C"/>
    <w:rsid w:val="00CD69CA"/>
    <w:rsid w:val="00CE3E32"/>
    <w:rsid w:val="00CE3E3A"/>
    <w:rsid w:val="00CF038B"/>
    <w:rsid w:val="00CF2CAD"/>
    <w:rsid w:val="00CF5521"/>
    <w:rsid w:val="00CF6B41"/>
    <w:rsid w:val="00D01FAA"/>
    <w:rsid w:val="00D042E0"/>
    <w:rsid w:val="00D10BAA"/>
    <w:rsid w:val="00D12C15"/>
    <w:rsid w:val="00D14223"/>
    <w:rsid w:val="00D147F5"/>
    <w:rsid w:val="00D167DC"/>
    <w:rsid w:val="00D2241C"/>
    <w:rsid w:val="00D2697A"/>
    <w:rsid w:val="00D3064C"/>
    <w:rsid w:val="00D34F41"/>
    <w:rsid w:val="00D426CD"/>
    <w:rsid w:val="00D455DB"/>
    <w:rsid w:val="00D458F9"/>
    <w:rsid w:val="00D574D9"/>
    <w:rsid w:val="00D60EAC"/>
    <w:rsid w:val="00D76D31"/>
    <w:rsid w:val="00D868B0"/>
    <w:rsid w:val="00D86B46"/>
    <w:rsid w:val="00D9109E"/>
    <w:rsid w:val="00D97E49"/>
    <w:rsid w:val="00DB054D"/>
    <w:rsid w:val="00DB2128"/>
    <w:rsid w:val="00DC0EC3"/>
    <w:rsid w:val="00DD4BE4"/>
    <w:rsid w:val="00DE7C4E"/>
    <w:rsid w:val="00DF16C9"/>
    <w:rsid w:val="00E00B84"/>
    <w:rsid w:val="00E00BEE"/>
    <w:rsid w:val="00E01874"/>
    <w:rsid w:val="00E052F7"/>
    <w:rsid w:val="00E053C0"/>
    <w:rsid w:val="00E05B00"/>
    <w:rsid w:val="00E3157C"/>
    <w:rsid w:val="00E35268"/>
    <w:rsid w:val="00E41B70"/>
    <w:rsid w:val="00E45692"/>
    <w:rsid w:val="00E515FE"/>
    <w:rsid w:val="00E523E5"/>
    <w:rsid w:val="00E63042"/>
    <w:rsid w:val="00E67141"/>
    <w:rsid w:val="00E67F94"/>
    <w:rsid w:val="00E80179"/>
    <w:rsid w:val="00E80868"/>
    <w:rsid w:val="00E81174"/>
    <w:rsid w:val="00E840D0"/>
    <w:rsid w:val="00EA1250"/>
    <w:rsid w:val="00EA2B83"/>
    <w:rsid w:val="00EA2F2D"/>
    <w:rsid w:val="00EB23E1"/>
    <w:rsid w:val="00EB260C"/>
    <w:rsid w:val="00EB4D69"/>
    <w:rsid w:val="00EC2770"/>
    <w:rsid w:val="00EC368F"/>
    <w:rsid w:val="00EC4D13"/>
    <w:rsid w:val="00ED0E6F"/>
    <w:rsid w:val="00ED22A9"/>
    <w:rsid w:val="00ED4AAF"/>
    <w:rsid w:val="00EE075A"/>
    <w:rsid w:val="00EF04D5"/>
    <w:rsid w:val="00EF588F"/>
    <w:rsid w:val="00EF6ED2"/>
    <w:rsid w:val="00EF79BD"/>
    <w:rsid w:val="00F01AE1"/>
    <w:rsid w:val="00F03855"/>
    <w:rsid w:val="00F21385"/>
    <w:rsid w:val="00F22414"/>
    <w:rsid w:val="00F2454A"/>
    <w:rsid w:val="00F342A4"/>
    <w:rsid w:val="00F366E6"/>
    <w:rsid w:val="00F40516"/>
    <w:rsid w:val="00F445E7"/>
    <w:rsid w:val="00F4630E"/>
    <w:rsid w:val="00F47D40"/>
    <w:rsid w:val="00F610D7"/>
    <w:rsid w:val="00F67E5B"/>
    <w:rsid w:val="00F71176"/>
    <w:rsid w:val="00F74B36"/>
    <w:rsid w:val="00F75784"/>
    <w:rsid w:val="00F775A2"/>
    <w:rsid w:val="00F81E9A"/>
    <w:rsid w:val="00F82280"/>
    <w:rsid w:val="00F84428"/>
    <w:rsid w:val="00F8682F"/>
    <w:rsid w:val="00F93E76"/>
    <w:rsid w:val="00FA0037"/>
    <w:rsid w:val="00FA005A"/>
    <w:rsid w:val="00FA2DA6"/>
    <w:rsid w:val="00FB35AB"/>
    <w:rsid w:val="00FB4CDA"/>
    <w:rsid w:val="00FB577C"/>
    <w:rsid w:val="00FC3842"/>
    <w:rsid w:val="00FC57F8"/>
    <w:rsid w:val="00FD39D1"/>
    <w:rsid w:val="00FD59F3"/>
    <w:rsid w:val="00FE1CCF"/>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rFonts w:cs="Times New Roman"/>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sz w:val="28"/>
      <w:szCs w:val="20"/>
    </w:rPr>
  </w:style>
  <w:style w:type="paragraph" w:customStyle="1" w:styleId="1">
    <w:name w:val="Абзац списка1"/>
    <w:basedOn w:val="Normal"/>
    <w:uiPriority w:val="99"/>
    <w:rsid w:val="009D661A"/>
    <w:pPr>
      <w:spacing w:after="200" w:line="276" w:lineRule="auto"/>
      <w:ind w:left="720"/>
      <w:contextualSpacing/>
    </w:pPr>
    <w:rPr>
      <w:rFonts w:ascii="Calibri" w:hAnsi="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semiHidden/>
    <w:rsid w:val="006E54CA"/>
    <w:pPr>
      <w:tabs>
        <w:tab w:val="center" w:pos="4677"/>
        <w:tab w:val="right" w:pos="9355"/>
      </w:tabs>
    </w:pPr>
  </w:style>
  <w:style w:type="character" w:customStyle="1" w:styleId="FooterChar">
    <w:name w:val="Footer Char"/>
    <w:basedOn w:val="DefaultParagraphFont"/>
    <w:link w:val="Footer"/>
    <w:uiPriority w:val="99"/>
    <w:semiHidden/>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B824F9"/>
    <w:rPr>
      <w:rFonts w:cs="Times New Roman"/>
    </w:rPr>
  </w:style>
  <w:style w:type="paragraph" w:styleId="NormalWeb">
    <w:name w:val="Normal (Web)"/>
    <w:basedOn w:val="Normal"/>
    <w:uiPriority w:val="99"/>
    <w:rsid w:val="00553E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15232204">
      <w:marLeft w:val="0"/>
      <w:marRight w:val="0"/>
      <w:marTop w:val="0"/>
      <w:marBottom w:val="0"/>
      <w:divBdr>
        <w:top w:val="none" w:sz="0" w:space="0" w:color="auto"/>
        <w:left w:val="none" w:sz="0" w:space="0" w:color="auto"/>
        <w:bottom w:val="none" w:sz="0" w:space="0" w:color="auto"/>
        <w:right w:val="none" w:sz="0" w:space="0" w:color="auto"/>
      </w:divBdr>
    </w:div>
    <w:div w:id="1715232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12</Pages>
  <Words>4129</Words>
  <Characters>23537</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Mto_monoblock1</dc:creator>
  <cp:keywords/>
  <dc:description/>
  <cp:lastModifiedBy>Оксана</cp:lastModifiedBy>
  <cp:revision>169</cp:revision>
  <dcterms:created xsi:type="dcterms:W3CDTF">2015-03-13T08:27:00Z</dcterms:created>
  <dcterms:modified xsi:type="dcterms:W3CDTF">2015-10-02T04:46:00Z</dcterms:modified>
</cp:coreProperties>
</file>